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1.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Бехатарии фаъолият чиро дар назар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баланд бардоштани њосилнокии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муљањ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color w:val="000000"/>
          <w:sz w:val="28"/>
          <w:szCs w:val="28"/>
        </w:rPr>
        <w:t>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з</w:t>
      </w:r>
      <w:r w:rsidRPr="00AF71CA">
        <w:rPr>
          <w:rFonts w:ascii="Times New Roman Tj" w:hAnsi="Times New Roman Tj"/>
          <w:color w:val="000000"/>
          <w:sz w:val="28"/>
          <w:szCs w:val="28"/>
        </w:rPr>
        <w:t>гардонии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системаи нигоњдории ќобилияти мењнатии инсон ва саломатии коргарон дар љараёни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самаранокии фаъолият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баланд бардоштани музди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2.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Мафњумњои асосии бехатарии фаъолият…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шароити мењнат, омилњои хатарноки истењсолот, шароитњои бехатарии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банаќшагирии истењсолот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воситањои истењсолот ва муносибатњои истењсол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дурнамои нишондињандањои истењсол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меъёрњо ва дастурамалњо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3.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Омилњои хатарноки истењсол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>, ин…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чорањое, ки бехатарии инсонро таъмин менамоянд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омилњои истењсолот ва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омилњои рушди истењсолот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омилњое, ки дар љараёни мењнат ба маљруњшавии инсон меоранд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омилњое, ки ба рушди истењсолот мусоидат менамоянд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4.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Шароитњои бехатарии мењнат, ин…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шароитњои хуби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шароитњои хуби истењсолот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шароитњои нигоњдории саломат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шароитњое, ки ба саломатии инсон таъсир 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>намерасонад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шароити мусоид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5.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 xml:space="preserve">Бехатарии фаъолият 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чиро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меом</w:t>
      </w:r>
      <w:r>
        <w:rPr>
          <w:rFonts w:ascii="Cambria" w:hAnsi="Cambria"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color w:val="000000"/>
          <w:sz w:val="28"/>
          <w:szCs w:val="28"/>
        </w:rPr>
        <w:t>зад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/>
          <w:color w:val="000000"/>
          <w:sz w:val="28"/>
          <w:szCs w:val="28"/>
        </w:rPr>
        <w:t>олатњое, ки сабабњои маљруњшавии истењсол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ва касалињои коргарон, садамањо, таркишњо ва с</w:t>
      </w:r>
      <w:r w:rsidRPr="00AF71CA">
        <w:rPr>
          <w:rFonts w:ascii="Cambria" w:hAnsi="Cambria" w:cs="Cambria"/>
          <w:color w:val="000000"/>
          <w:sz w:val="28"/>
          <w:szCs w:val="28"/>
        </w:rPr>
        <w:t>ӯ</w:t>
      </w:r>
      <w:r w:rsidRPr="00AF71CA">
        <w:rPr>
          <w:rFonts w:ascii="Times New Roman Tj" w:hAnsi="Times New Roman Tj"/>
          <w:color w:val="000000"/>
          <w:sz w:val="28"/>
          <w:szCs w:val="28"/>
        </w:rPr>
        <w:t>хторњоро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њолатњои болоравии истењсолот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њолатњои пастравии истењсолот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њолатњои фавќуло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д</w:t>
      </w:r>
      <w:r w:rsidRPr="00AF71CA">
        <w:rPr>
          <w:rFonts w:ascii="Times New Roman Tj" w:hAnsi="Times New Roman Tj"/>
          <w:color w:val="000000"/>
          <w:sz w:val="28"/>
          <w:szCs w:val="28"/>
        </w:rPr>
        <w:t>да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њолатњои санљиш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ва тањлил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6.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Бехатарии фаъолият кадом чорањоро мебинад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баланд бардоштани самаранокии истењсолот ва таќсимот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баланд бардоштани сатњи касбноки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кормандон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паст намудани дараљаи истифодаи таљњизотњои кўњна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мусоидат ба интизоми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пешгири ва ташкили шароити солимии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7.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Бехатарии фаъолият – ин…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тартиби санадњои ќонунгузор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>, воситањо ва чорабинињои иљтимо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color w:val="000000"/>
          <w:sz w:val="28"/>
          <w:szCs w:val="28"/>
        </w:rPr>
        <w:t>, иќтисод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color w:val="000000"/>
          <w:sz w:val="28"/>
          <w:szCs w:val="28"/>
        </w:rPr>
        <w:t>, ташкил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color w:val="000000"/>
          <w:sz w:val="28"/>
          <w:szCs w:val="28"/>
        </w:rPr>
        <w:t>, техник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оиди бехатарии инсон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низомнома ва дастурњои маъмур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санадњои иттифоќњои касаба ва давлат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чорабинињои пешгирии беморињои љойдошта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санадњои идорањои боло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ва сањњомї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8.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Санитари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я</w:t>
      </w:r>
      <w:r w:rsidRPr="00AF71CA">
        <w:rPr>
          <w:rFonts w:ascii="Times New Roman Tj" w:hAnsi="Times New Roman Tj"/>
          <w:color w:val="000000"/>
          <w:sz w:val="28"/>
          <w:szCs w:val="28"/>
        </w:rPr>
        <w:t>и истењсол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чист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тозагии ошхона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тозагии љойњои љамъият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чорабинињои ташкил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ва воситањои техник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оиди бехатарии коркунон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чорабинињои зидди сухтор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санадњои тандуруст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9.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Омилњои зарарноки истењсолот ин…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омилњои фоиданокии истењсол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омилњои назорат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ва нигоњдор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омилњое, ки ба бемор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ё пастшудани ќобилияти коргар оварда мерасонад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омилњои номусоиди истењсол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омилњои мусоиди истењсол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10.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Маводњои зарарнок ин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AF71CA"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маводњое, ки ба инсон 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таъсири </w:t>
      </w:r>
      <w:r w:rsidRPr="00AF71CA">
        <w:rPr>
          <w:rFonts w:ascii="Times New Roman Tj" w:hAnsi="Times New Roman Tj"/>
          <w:color w:val="000000"/>
          <w:sz w:val="28"/>
          <w:szCs w:val="28"/>
        </w:rPr>
        <w:t>манф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мерасонанд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маводњое, ки ба инсон таъсир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мусбат мерасона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н</w:t>
      </w:r>
      <w:r w:rsidRPr="00AF71CA">
        <w:rPr>
          <w:rFonts w:ascii="Times New Roman Tj" w:hAnsi="Times New Roman Tj"/>
          <w:color w:val="000000"/>
          <w:sz w:val="28"/>
          <w:szCs w:val="28"/>
        </w:rPr>
        <w:t>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маводњое, ки барои инсон безараранд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маводњое, ки ба инсон бе таъсиранд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њолатњои ногузир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11.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Беморињои касб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ин…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беморињое, ки таби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пайдо мешаванд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беморињое, ки дар зери таъсири њодисањои таби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ба амал меоянд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 беморињои руњ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беморињое, ки дар зери таъсири омилњои зарарноки истењсол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ба амал меоянд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беморињои гузаранда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12.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Муњити истењсолї – ин…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tabs>
          <w:tab w:val="left" w:pos="99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дараљаи механик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– автоматики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истењсолот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99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дараљаи илм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– техник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99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муњити баланди маънавиёт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99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дараљаи иљтимоиёт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99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муњите мебошад, ки инсонро дар ваќти кор ё ин, ки фаъолияти мењнатї ињота кардааст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13.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Омилњои гуногуни истењсол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ин…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омилњои илм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– техник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омилњои илм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>, техник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>, ташкил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омилњои иљтимо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– ташкил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омилњои њуќуќ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– ташкил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ва техникии љой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корї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омилњои санитар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– гигиен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>, психофизик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>, эстетик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>, иљтимо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– псхолог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>, иљтимо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– иќтисод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14.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Ба муњити истењсолї кадом омилњо таъсир мерасонанд…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омилњои иќлимї – таби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ва шароити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омилњои илм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color w:val="000000"/>
          <w:sz w:val="28"/>
          <w:szCs w:val="28"/>
        </w:rPr>
        <w:t>, техник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>, ташкилии корхона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љавобњо 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ягон омил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њавои ифлоси биноњо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15.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Маќсади асосии бехатарии фаъолия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т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ин…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нигоњ доштани саломатии инсон дар раванди фаъолияти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баланд бардоштани самаранокии истењсолот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мусоидат ба технология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мусоидат ба масъалањои иљтимо</w:t>
      </w:r>
      <w:r>
        <w:rPr>
          <w:rFonts w:ascii="Cambria" w:hAnsi="Cambria"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интизом ва ташкили мењнат, либосњои махсус ва ѓайра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16.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Омилњои психофизиологии истењсол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ин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AF71CA"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дараљаи тартибот дар истењсолот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дараљаи санитар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– гигиен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ва техник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сарбарии љисмонї ва руњї – асабї, якоњангии кор ва ѓ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рушди илм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– иљтимои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истењсол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рушди техники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истењсолот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17.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Омилњои иљтимо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– иќтисодї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ин</w:t>
      </w:r>
      <w:r w:rsidRPr="00AF71CA">
        <w:rPr>
          <w:rFonts w:ascii="Times New Roman Tj" w:hAnsi="Times New Roman Tj"/>
          <w:color w:val="000000"/>
          <w:sz w:val="28"/>
          <w:szCs w:val="28"/>
        </w:rPr>
        <w:t>…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дараљаи истењсолот дар корхона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дараљаи санитар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– гигиен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муносибати байни маъмурият ва корхона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 онњо базаи танзимкунандаи ќонун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ва меъёр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– њуќуќии шароитњои мењнатї, назорати доимї, имтиёзњо ва љубронпулињо барои кор дар шароити номусоид ва ѓайра, дохил 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муносибати байни коргарон ва роњбарон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18.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Омилњои табб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– иќлимии истењсолот ин…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хусусиятњои маводњои истифодашаванда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хусусиятњои љуѓроф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,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>
        <w:rPr>
          <w:rFonts w:ascii="Cambria" w:hAnsi="Cambria"/>
          <w:color w:val="000000"/>
          <w:sz w:val="28"/>
          <w:szCs w:val="28"/>
          <w:lang w:val="tg-Cyrl-TJ"/>
        </w:rPr>
        <w:t>қлим</w:t>
      </w:r>
      <w:r w:rsidRPr="00AF71CA">
        <w:rPr>
          <w:rFonts w:ascii="Times New Roman Tj" w:hAnsi="Times New Roman Tj"/>
          <w:color w:val="000000"/>
          <w:sz w:val="28"/>
          <w:szCs w:val="28"/>
        </w:rPr>
        <w:t>ии истењсолот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хусусиятњои техникии истењсолот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хусусиятњои иљтимоии коллектив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хусусиятњои кормандон ва корфармоён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19.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Омилњои иќтисодии истењсолот ин…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мукофот ва нафаќа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баланд бардоштани њосилнокии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пардохтњои суѓуртав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музди мењнат ва њавасмандии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нафаќа ва пардохтњои иљтимо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20.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>Навъ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бехатар</w:t>
      </w:r>
      <w:r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ин</w:t>
      </w:r>
      <w:r w:rsidRPr="00AF71CA">
        <w:rPr>
          <w:rFonts w:ascii="Times New Roman Tj" w:hAnsi="Times New Roman Tj"/>
          <w:color w:val="000000"/>
          <w:sz w:val="28"/>
          <w:szCs w:val="28"/>
        </w:rPr>
        <w:t>…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>модд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маънав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>бешуурона ва бошуурона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исмон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техник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амаи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авоб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21.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Воситањои истењсолот ин…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маводњо ва захирањо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предмет ва воситањои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омилњои техник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омилњои техник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ва ташкил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омилњои иљтимо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ї-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ташкил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22.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Раванди мењнат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ин…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якљояшавии маводњо дар истењсолот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якљояшавии дастгоњњо ва таљњизотњо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якљояшавии мењнат, восита ва предмети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якљояшавии ќисмњои эњтиёт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якљояшавии кормандон дар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23.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Танзимгари бехатарии фаъолият дар иќтисодиё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т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ин…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иттифоќњои касабаи Љум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/>
          <w:color w:val="000000"/>
          <w:sz w:val="28"/>
          <w:szCs w:val="28"/>
        </w:rPr>
        <w:t>урии Тољикистон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Вазорати савдо ва рушди иќтисоди Љумњурии Тољикистон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Вазорати корњои дохилии Љумњурии Тољикистон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Вазорати тандурустии Љумњурии Тољикистон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Вазорати кишоварзии Љумњурии Тољикистон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24.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ибат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манфии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бехатар</w:t>
      </w:r>
      <w:r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ин</w:t>
      </w:r>
      <w:r w:rsidRPr="00AF71CA">
        <w:rPr>
          <w:rFonts w:ascii="Times New Roman Tj" w:hAnsi="Times New Roman Tj"/>
          <w:color w:val="000000"/>
          <w:sz w:val="28"/>
          <w:szCs w:val="28"/>
        </w:rPr>
        <w:t>…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риоя накардани 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оида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бехатар</w:t>
      </w:r>
      <w:r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ва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боиси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корношоям</w:t>
      </w:r>
      <w:r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ё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ма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ру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шудан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рушноидињии сунъ</w:t>
      </w:r>
      <w:r>
        <w:rPr>
          <w:rFonts w:ascii="Cambria" w:hAnsi="Cambria"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рушноидињии истењсолот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рушноидињии биноњо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рушноидињии таби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25.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Рушноидињии сунъ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ин…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рушноидињии бо ёрии воситањои барќ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рушноидињии одд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рушноидињии таби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рушноидињии кабинетњо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рушноидињии истењсолот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26.</w:t>
      </w:r>
    </w:p>
    <w:p w:rsidR="002C5D43" w:rsidRDefault="002C5D43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Самаранокии мењнат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чист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Мавриди истифодабарии ин истилоњ ба ѓайр аз љабњаи иќтисодї (яъне њосилнокии мењнат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боз љабњањои психофизиологї ва иљтимоиро низ дар назар мегиранд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яке аз нишондињандањои фаъолияти мењнатии коргарон мебошад, ки онро таносуби мањсулоти истењсолшуда ё хизматгузорї ба њаро</w:t>
      </w:r>
      <w:r>
        <w:rPr>
          <w:rFonts w:ascii="Cambria" w:hAnsi="Cambria"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color w:val="000000"/>
          <w:sz w:val="28"/>
          <w:szCs w:val="28"/>
        </w:rPr>
        <w:t>отњои сарфшудаи мењнат муайян менамояд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њардуи вариантњо дуруст мебошад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музди мењнати коргарони истењсолї, харољотњои меъёрии сех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бо роњи аз арзиши маљмўи мањсулот тарњ кардани њамаи њаро</w:t>
      </w:r>
      <w:r>
        <w:rPr>
          <w:rFonts w:ascii="Cambria" w:hAnsi="Cambria"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color w:val="000000"/>
          <w:sz w:val="28"/>
          <w:szCs w:val="28"/>
        </w:rPr>
        <w:t>отњои материалї бо њамроњии ам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AF71CA">
        <w:rPr>
          <w:rFonts w:ascii="Times New Roman Tj" w:hAnsi="Times New Roman Tj"/>
          <w:color w:val="000000"/>
          <w:sz w:val="28"/>
          <w:szCs w:val="28"/>
        </w:rPr>
        <w:t>рт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color w:val="000000"/>
          <w:sz w:val="28"/>
          <w:szCs w:val="28"/>
        </w:rPr>
        <w:t>затсия њисоб карда 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27.</w:t>
      </w:r>
    </w:p>
    <w:p w:rsidR="002C5D43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Самаранокии психофизиологии мењнатро дар чи мебинед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таъсири овозу садои таљизотњои истењсолиро дар назар доранд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таъсири шароитњои мењнатї ба организми инсон муайян менамояд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таъсири омилњои беруна ба организми инсон дониста 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таќсимоти музди мењнат дар назар дошта 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иљроиши таќсимоти љойњои кориро меноманд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28.</w:t>
      </w:r>
    </w:p>
    <w:p w:rsidR="002C5D43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Ба шиддатнокии мењнат кадом омилњо таъсир мерасонад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вазнинии кор, шидатнокии кор ва њолати корї таъсир намерасонад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донистани тарз ва усули корњо таъсир мерасонад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кўшиши љисмонї, шиддати асаб, дараљаи кор, якоњангии он ва шароитњои мењнатї таъсир мерасонанд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таќсимоти музди мењнат дар назар дошта 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иљроиши таќсимоти љойњои кориро меноманд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29.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Љойњои корї аз р</w:t>
      </w:r>
      <w:r>
        <w:rPr>
          <w:rFonts w:ascii="Cambria" w:hAnsi="Cambria"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color w:val="000000"/>
          <w:sz w:val="28"/>
          <w:szCs w:val="28"/>
        </w:rPr>
        <w:t>и механиза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т</w:t>
      </w:r>
      <w:r w:rsidRPr="00AF71CA">
        <w:rPr>
          <w:rFonts w:ascii="Times New Roman Tj" w:hAnsi="Times New Roman Tj"/>
          <w:color w:val="000000"/>
          <w:sz w:val="28"/>
          <w:szCs w:val="28"/>
        </w:rPr>
        <w:t>сия чунин таќсим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дастї, мошинї - дастї, механикї, автоматї, дастгоњї</w:t>
      </w:r>
      <w:r>
        <w:rPr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A02C42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02C42">
        <w:rPr>
          <w:rFonts w:ascii="Times New Roman Tj" w:hAnsi="Times New Roman Tj"/>
          <w:color w:val="000000"/>
          <w:sz w:val="28"/>
          <w:szCs w:val="28"/>
          <w:lang w:val="tg-Cyrl-TJ"/>
        </w:rPr>
        <w:t>мошинї -дастї, механикї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A02C42">
        <w:rPr>
          <w:rFonts w:ascii="Times New Roman Tj" w:hAnsi="Times New Roman Tj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02C42">
        <w:rPr>
          <w:rFonts w:ascii="Times New Roman Tj" w:hAnsi="Times New Roman Tj"/>
          <w:color w:val="000000"/>
          <w:sz w:val="28"/>
          <w:szCs w:val="28"/>
          <w:lang w:val="tg-Cyrl-TJ"/>
        </w:rPr>
        <w:t>мошинї - дастї, механикї, психологї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A02C42">
        <w:rPr>
          <w:rFonts w:ascii="Times New Roman Tj" w:hAnsi="Times New Roman Tj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02C42">
        <w:rPr>
          <w:rFonts w:ascii="Times New Roman Tj" w:hAnsi="Times New Roman Tj"/>
          <w:color w:val="000000"/>
          <w:sz w:val="28"/>
          <w:szCs w:val="28"/>
          <w:lang w:val="tg-Cyrl-TJ"/>
        </w:rPr>
        <w:t>мошинї - дастї, механикї, автоматї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Pr="00022F62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A02C42">
        <w:rPr>
          <w:rFonts w:ascii="Times New Roman Tj" w:hAnsi="Times New Roman Tj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02C42">
        <w:rPr>
          <w:rFonts w:ascii="Times New Roman Tj" w:hAnsi="Times New Roman Tj"/>
          <w:color w:val="000000"/>
          <w:sz w:val="28"/>
          <w:szCs w:val="28"/>
          <w:lang w:val="tg-Cyrl-TJ"/>
        </w:rPr>
        <w:t>умумї, ягона, касбї- тахассусї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Pr="00D53AB7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D53AB7">
        <w:rPr>
          <w:rFonts w:ascii="Times New Roman Tj" w:hAnsi="Times New Roman Tj"/>
          <w:color w:val="000000"/>
          <w:sz w:val="28"/>
          <w:szCs w:val="28"/>
          <w:lang w:val="tg-Cyrl-TJ"/>
        </w:rPr>
        <w:t>30.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D53AB7">
        <w:rPr>
          <w:rFonts w:ascii="Times New Roman Tj" w:hAnsi="Times New Roman Tj"/>
          <w:color w:val="000000"/>
          <w:sz w:val="28"/>
          <w:szCs w:val="28"/>
          <w:lang w:val="tg-Cyrl-TJ"/>
        </w:rPr>
        <w:t>Омилњои шароити мењнат кадомњоянд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D53AB7">
        <w:rPr>
          <w:rFonts w:ascii="Times New Roman Tj" w:hAnsi="Times New Roman Tj"/>
          <w:color w:val="000000"/>
          <w:sz w:val="28"/>
          <w:szCs w:val="28"/>
          <w:lang w:val="tg-Cyrl-TJ"/>
        </w:rPr>
        <w:t>иљтимої - иќтисодї, психофизиологї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$B) </w:t>
      </w:r>
      <w:r w:rsidRPr="00D53AB7">
        <w:rPr>
          <w:rFonts w:ascii="Times New Roman Tj" w:hAnsi="Times New Roman Tj"/>
          <w:color w:val="000000"/>
          <w:sz w:val="28"/>
          <w:szCs w:val="28"/>
          <w:lang w:val="tg-Cyrl-TJ"/>
        </w:rPr>
        <w:t>иљтимої - иќтисодї, психофизиологї, санитарї - гиг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D53AB7">
        <w:rPr>
          <w:rFonts w:ascii="Times New Roman Tj" w:hAnsi="Times New Roman Tj"/>
          <w:color w:val="000000"/>
          <w:sz w:val="28"/>
          <w:szCs w:val="28"/>
          <w:lang w:val="tg-Cyrl-TJ"/>
        </w:rPr>
        <w:t>енї, эстетикї, иљтимої - психологї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$C) </w:t>
      </w:r>
      <w:r w:rsidRPr="00D53AB7">
        <w:rPr>
          <w:rFonts w:ascii="Times New Roman Tj" w:hAnsi="Times New Roman Tj"/>
          <w:color w:val="000000"/>
          <w:sz w:val="28"/>
          <w:szCs w:val="28"/>
          <w:lang w:val="tg-Cyrl-TJ"/>
        </w:rPr>
        <w:t>иљтимої - иќтисодї, психофизиологї, санитарї - гиг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D53AB7">
        <w:rPr>
          <w:rFonts w:ascii="Times New Roman Tj" w:hAnsi="Times New Roman Tj"/>
          <w:color w:val="000000"/>
          <w:sz w:val="28"/>
          <w:szCs w:val="28"/>
          <w:lang w:val="tg-Cyrl-TJ"/>
        </w:rPr>
        <w:t>енї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$D) </w:t>
      </w:r>
      <w:r w:rsidRPr="00D53AB7">
        <w:rPr>
          <w:rFonts w:ascii="Times New Roman Tj" w:hAnsi="Times New Roman Tj"/>
          <w:color w:val="000000"/>
          <w:sz w:val="28"/>
          <w:szCs w:val="28"/>
          <w:lang w:val="tg-Cyrl-TJ"/>
        </w:rPr>
        <w:t>иљтимої -иќтисодї, психофизиологї, санитарї - гиг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D53AB7">
        <w:rPr>
          <w:rFonts w:ascii="Times New Roman Tj" w:hAnsi="Times New Roman Tj"/>
          <w:color w:val="000000"/>
          <w:sz w:val="28"/>
          <w:szCs w:val="28"/>
          <w:lang w:val="tg-Cyrl-TJ"/>
        </w:rPr>
        <w:t>енї, эстетикї, дастгоњї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Pr="00D53AB7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D53AB7">
        <w:rPr>
          <w:rFonts w:ascii="Times New Roman Tj" w:hAnsi="Times New Roman Tj"/>
          <w:color w:val="000000"/>
          <w:sz w:val="28"/>
          <w:szCs w:val="28"/>
          <w:lang w:val="tg-Cyrl-TJ"/>
        </w:rPr>
        <w:t>умумї, ягона, касбї - тахассусї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31.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Кадом омилњои шароити мењнатро медонед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умумї, функсионалї, ягона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умумї, функсионалї, ќисмї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умумї, функсионалї, касбї – тахассусї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умумї, ќисмї, ягона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вариантњо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32.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Таќсимоти касбии мењнат дарбар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мегирад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,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чи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ин ташкили љамъиятии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ин људокунии фаъолияти коргарони алоњида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ин соњањои бузургро ба зерсоњањо таќсим кардан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ин дар дохили њар як гурўњ људо кардани тахассусњои гуногун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вариантњо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33.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Таќсимоти технологии мењнат чист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ин људокунии љараёнњои истењсолї, бо даврањо ва амалиётњо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ин људокуниифаъолияти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коргарони алоњида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ин соњањои бузургро ба зерсоњањо таќсим кардан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ин дар дохили њар як гурўњ људо накардани тахассусњои гуногун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вариантњо 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34.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Њудудњои таќсимоти мењнат кадомњоянд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техникї, психофизиологї, иљтимої-иќтисодї, эстетикї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техникї, иљтимої-иќтисодї, эстетикї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техникї, психофизиологї, иљтимої, иќтисодї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шахс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>, иљтимої ва фардї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вариантњо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35.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Њудудњои техники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таќсимоти мењнат чиро дар бар мегиранд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вобаста ба ќобилиятњои касбию шахсии коргарон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имконияти инкишофи ќобилияти коргарон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вобаста ба натиљаи нињоии фаъолияти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вобаста ба талаботњои шиносномањои таљњизот ва асбобњои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истифодашаванда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вариантњо 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36.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Њудудњои психофизиологии мењнат чиро дар бар мегиранд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имконияти инкишофи ќобилияти кормандон дар корхона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вобаста ба ќобилияти касбию шахсии коргар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вобаста ба натиљањои нињоии фаъолияти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вобаста ба талаботњои техникї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шахс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ва фардї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37.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Њудудњои иљтимоии мењнат чиро дар бар мегиранд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имконияти инкишофи ќобилияти коргар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вобаста ба ќобилияти касбию шахсии коргар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вобаста ба натиљањои нињоии фаъолияти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мазмун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н</w:t>
      </w:r>
      <w:r w:rsidRPr="00AF71CA">
        <w:rPr>
          <w:rFonts w:ascii="Times New Roman Tj" w:hAnsi="Times New Roman Tj"/>
          <w:color w:val="000000"/>
          <w:sz w:val="28"/>
          <w:szCs w:val="28"/>
        </w:rPr>
        <w:t>окии мењнат, имконияти инкишофи ќобилиятњои эљодии коргарон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вариантњо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38.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Њудудњои иќтисодии мењнат чиро дар бар мегиранд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имконияти инкишофи ќобилияти коргар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вобаста ба ќобилияти касбию шахсии коргар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вобаста ба натиљањои нињоии фаъолияти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таъсири таќсимоти мењнат ба натиљањои нињоии истењсолї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вариантњо 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39.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Љои кор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аз р</w:t>
      </w:r>
      <w:r>
        <w:rPr>
          <w:rFonts w:ascii="Cambria" w:hAnsi="Cambria"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color w:val="000000"/>
          <w:sz w:val="28"/>
          <w:szCs w:val="28"/>
        </w:rPr>
        <w:t>и механизатсия ба кадом гурўњ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људо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дастї, механикї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дастї, механикї, автоматї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дастї, мошинї- дастї, механикї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дастї, механикї, мошинї- дастї, автоматї, дастгоњї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вариантњо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40.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Љои кори мошинї-дастї чї хусусият дорад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љараёнњои асосии технологї бо мошинњо иљро мешавад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коркарди предмети мењнат бо механизм аз њисоби энергияи беруна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љараёни технологиро мошин ё агрегат иљро мекунад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бо агрегатњои гуногун љињозонида шудааст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вариантњо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41.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Љои кори механикї чї хусусият дорад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коркарди предмети мењнат бо механизм аз њисоби энергияи беруна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љараёни технологиро мошин ё агрегат иљро мекунад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бо агрегатњои гуногун љињозонида шудааст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љараёни асосии технологї бо механизмњо иљро мекунад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вариантњо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42.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Љои кори автоматї чї хусусият дорад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тамоми љараёни технологияро станок ё агрегат бе иштироки инсон иљро мекунад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љараёни асосии технологияро пурра механизмњо иљро мекунанд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бо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дастгоњњ</w:t>
      </w:r>
      <w:r w:rsidRPr="00AF71CA">
        <w:rPr>
          <w:rFonts w:ascii="Times New Roman Tj" w:hAnsi="Times New Roman Tj"/>
          <w:color w:val="000000"/>
          <w:sz w:val="28"/>
          <w:szCs w:val="28"/>
        </w:rPr>
        <w:t>ои гуногун муљањозонида шудаанд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шахси алоњида кор мекунад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вариантњо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43.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Љои кори дастї чї хусусият дорад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тамоми љараёни технологияро станок ё агрегат бе иштироки инсон иљро мекунад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љараёни асосии технологияро пурра механизмњо иљро мекунанд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бо апаратњои гуногун муљањ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AF71CA">
        <w:rPr>
          <w:rFonts w:ascii="Times New Roman Tj" w:hAnsi="Times New Roman Tj"/>
          <w:color w:val="000000"/>
          <w:sz w:val="28"/>
          <w:szCs w:val="28"/>
        </w:rPr>
        <w:t>зонида шудаанд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шахс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>, фард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ва коллективї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вариантњо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44.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Муљањазгардонии љои кори чист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A92DBF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92DBF">
        <w:rPr>
          <w:rFonts w:ascii="Times New Roman Tj" w:hAnsi="Times New Roman Tj"/>
          <w:color w:val="000000"/>
          <w:sz w:val="28"/>
          <w:szCs w:val="28"/>
          <w:lang w:val="tg-Cyrl-TJ"/>
        </w:rPr>
        <w:t>људо кардани љойњои корї ва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92DBF">
        <w:rPr>
          <w:rFonts w:ascii="Times New Roman Tj" w:hAnsi="Times New Roman Tj"/>
          <w:color w:val="000000"/>
          <w:sz w:val="28"/>
          <w:szCs w:val="28"/>
          <w:lang w:val="tg-Cyrl-TJ"/>
        </w:rPr>
        <w:t>љойњои корї махсус ва универсалї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A92DBF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92DBF">
        <w:rPr>
          <w:rFonts w:ascii="Times New Roman Tj" w:hAnsi="Times New Roman Tj"/>
          <w:color w:val="000000"/>
          <w:sz w:val="28"/>
          <w:szCs w:val="28"/>
          <w:lang w:val="tg-Cyrl-TJ"/>
        </w:rPr>
        <w:t>маљмўи воситањои мењнат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92DB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дар љойњои корї љойгир карда шуда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A92DBF">
        <w:rPr>
          <w:rFonts w:ascii="Times New Roman Tj" w:hAnsi="Times New Roman Tj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92DBF">
        <w:rPr>
          <w:rFonts w:ascii="Times New Roman Tj" w:hAnsi="Times New Roman Tj"/>
          <w:color w:val="000000"/>
          <w:sz w:val="28"/>
          <w:szCs w:val="28"/>
          <w:lang w:val="tg-Cyrl-TJ"/>
        </w:rPr>
        <w:t>људо кардани љойњои корї ва љойњои кор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A92DB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доимї ва муттањарик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кореро дар назар доранд, ки ба саломатии коргар зиён дорад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категорияе мебошад, ки саломатии коргарро нотоб менамояд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45.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Банаќшагирии љои кор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кадом принс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color w:val="000000"/>
          <w:sz w:val="28"/>
          <w:szCs w:val="28"/>
        </w:rPr>
        <w:t>пњоро дар бар мегирад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A92DBF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92DBF">
        <w:rPr>
          <w:rFonts w:ascii="Times New Roman Tj" w:hAnsi="Times New Roman Tj"/>
          <w:color w:val="000000"/>
          <w:sz w:val="28"/>
          <w:szCs w:val="28"/>
          <w:lang w:val="tg-Cyrl-TJ"/>
        </w:rPr>
        <w:t>маљм</w:t>
      </w:r>
      <w:r>
        <w:rPr>
          <w:rFonts w:ascii="Cambria" w:hAnsi="Cambria"/>
          <w:color w:val="000000"/>
          <w:sz w:val="28"/>
          <w:szCs w:val="28"/>
          <w:lang w:val="tg-Cyrl-TJ"/>
        </w:rPr>
        <w:t>ӯ</w:t>
      </w:r>
      <w:r w:rsidRPr="00A92DBF">
        <w:rPr>
          <w:rFonts w:ascii="Times New Roman Tj" w:hAnsi="Times New Roman Tj"/>
          <w:color w:val="000000"/>
          <w:sz w:val="28"/>
          <w:szCs w:val="28"/>
          <w:lang w:val="tg-Cyrl-TJ"/>
        </w:rPr>
        <w:t>и муносибатњои мењнатии дар љойњои корї љойгир карда шуда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A92DBF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92DBF">
        <w:rPr>
          <w:rFonts w:ascii="Times New Roman Tj" w:hAnsi="Times New Roman Tj"/>
          <w:color w:val="000000"/>
          <w:sz w:val="28"/>
          <w:szCs w:val="28"/>
          <w:lang w:val="tg-Cyrl-TJ"/>
        </w:rPr>
        <w:t>људо кардани љойњои корї ва љойњои кор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A92DB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доимї ва муттањарик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оќилона љойгир кардани предмети мењнат, воситаи мењнат, ќувваи корї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кореро дар назар доранд, ки ба саломатии коргар зарар дорад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категорияе мебошад, ки саломатии коргарро нотоб менамояд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46.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Хизматрасонии љои кор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чист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оќилона љойгир кардани унсурњои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муњими истењсолот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маљм</w:t>
      </w:r>
      <w:r>
        <w:rPr>
          <w:rFonts w:ascii="Cambria" w:hAnsi="Cambria"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color w:val="000000"/>
          <w:sz w:val="28"/>
          <w:szCs w:val="28"/>
        </w:rPr>
        <w:t>и чорабинињои куллиро оиди таъмини љойњои корї бо предмети мењнат ифода мекунад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маљм</w:t>
      </w:r>
      <w:r>
        <w:rPr>
          <w:rFonts w:ascii="Cambria" w:hAnsi="Cambria"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color w:val="000000"/>
          <w:sz w:val="28"/>
          <w:szCs w:val="28"/>
        </w:rPr>
        <w:t>и воситањои мењнат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дар он љойгир карда шуда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шахс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>, коллективї ва фардї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вариантњо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47.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Чанд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функсияњои хизматрасонии љои кор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истифода бурда мешавад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3</w:t>
      </w:r>
      <w:r w:rsidRPr="00AF71CA">
        <w:rPr>
          <w:rFonts w:ascii="Times New Roman Tj" w:hAnsi="Times New Roman Tj"/>
          <w:color w:val="000000"/>
          <w:sz w:val="28"/>
          <w:szCs w:val="28"/>
        </w:rPr>
        <w:t>- функсия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5</w:t>
      </w:r>
      <w:r w:rsidRPr="00AF71CA">
        <w:rPr>
          <w:rFonts w:ascii="Times New Roman Tj" w:hAnsi="Times New Roman Tj"/>
          <w:color w:val="000000"/>
          <w:sz w:val="28"/>
          <w:szCs w:val="28"/>
        </w:rPr>
        <w:t>- функсия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6</w:t>
      </w:r>
      <w:r w:rsidRPr="00AF71CA">
        <w:rPr>
          <w:rFonts w:ascii="Times New Roman Tj" w:hAnsi="Times New Roman Tj"/>
          <w:color w:val="000000"/>
          <w:sz w:val="28"/>
          <w:szCs w:val="28"/>
        </w:rPr>
        <w:t>- функсия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8</w:t>
      </w:r>
      <w:r w:rsidRPr="00AF71CA">
        <w:rPr>
          <w:rFonts w:ascii="Times New Roman Tj" w:hAnsi="Times New Roman Tj"/>
          <w:color w:val="000000"/>
          <w:sz w:val="28"/>
          <w:szCs w:val="28"/>
        </w:rPr>
        <w:t>- функсия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10</w:t>
      </w:r>
      <w:r w:rsidRPr="00AF71CA">
        <w:rPr>
          <w:rFonts w:ascii="Times New Roman Tj" w:hAnsi="Times New Roman Tj"/>
          <w:color w:val="000000"/>
          <w:sz w:val="28"/>
          <w:szCs w:val="28"/>
        </w:rPr>
        <w:t>- функсия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48.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Интизоми мењнат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чї хусусият дорад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риояи даќиќи ќоидањои дохилии низоми мењнатї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иљрои даќиќи њамаи талаботњои истифодашаванда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сари ваќт иљро кардани супоришњои истењсолї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кореро дар назар доранд, ки ба саломатии коргар зиён дорад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категорияе мебошад, ки саломатии коргарро нотоб менамояд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49.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Интизоми технологї чи хусусиятњоро дорост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риояи даќиќи ќоидањои дохилии низоми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иљрои даќиќи њамаи талаботњои истифодашаванда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сари ваќт иљро кардани супоришњои истењсолї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кореро дар назар доранд, ки ба саломатии коргар зиён дорад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категорияе мебошад, ки саломатии коргарро нотоб менамояд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50.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Интизоми истењсол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чи хусусиятњоро доро мебошад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риояи даќиќи ќоидањои дохилии низоми мењнатї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иљрои даќиќи њамаи талаботњои истифодашаванда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сари ваќт иљро кардани супоришњои корї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кореро дар назар доранд, ки ба саломатии коргар зиён дорад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категорияе мебошад, ки саломатии коргарро хуб менамояд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51.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 xml:space="preserve">Шароити мењнат </w:t>
      </w:r>
      <w:r>
        <w:rPr>
          <w:rFonts w:ascii="Times New Roman Tj" w:hAnsi="Times New Roman Tj"/>
          <w:color w:val="000000"/>
          <w:sz w:val="28"/>
          <w:szCs w:val="28"/>
        </w:rPr>
        <w:t>–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ин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муњити корї, ки бо таљњизотњои истењсолї муља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њазонида шудааст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муњити беруна, ки одамонро дар љараёни истењсолот ињота кардаанд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муњитест, ки дар он љараёни мењнат мегузарад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бо мазмуни муша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х</w:t>
      </w:r>
      <w:r w:rsidRPr="00AF71CA">
        <w:rPr>
          <w:rFonts w:ascii="Times New Roman Tj" w:hAnsi="Times New Roman Tj"/>
          <w:color w:val="000000"/>
          <w:sz w:val="28"/>
          <w:szCs w:val="28"/>
        </w:rPr>
        <w:t>хаси фаъолияти мењнатї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ва характери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вариантњо 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52.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Омилњои шароити мењнат кадомњоянд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иљтимої-иќтисодї, психофизиологї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иљтимої-иќтисодї, психофизиологї, эстетикї, гиг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енї, иљтимої- психологї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иљтимої-иќтисодї, психофизиологї, эстетикї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бо мазмуни мушахаси фаъолияти мењнатї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ва характери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вариантњо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53.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Хусусияти омили иљтимої-иќтисодї дар чист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6281D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6281D">
        <w:rPr>
          <w:rFonts w:ascii="Times New Roman Tj" w:hAnsi="Times New Roman Tj"/>
          <w:color w:val="000000"/>
          <w:sz w:val="28"/>
          <w:szCs w:val="28"/>
          <w:lang w:val="tg-Cyrl-TJ"/>
        </w:rPr>
        <w:t>мазмуни муша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х</w:t>
      </w:r>
      <w:r w:rsidRPr="0016281D">
        <w:rPr>
          <w:rFonts w:ascii="Times New Roman Tj" w:hAnsi="Times New Roman Tj"/>
          <w:color w:val="000000"/>
          <w:sz w:val="28"/>
          <w:szCs w:val="28"/>
          <w:lang w:val="tg-Cyrl-TJ"/>
        </w:rPr>
        <w:t>хаси фаъолияти мењнатї вобастаанд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базаи танзимкунандаи ќонунї ва меъёрї-њуќуќї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муносибатњои байнињамдигарии аъзоёни ко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AF71CA">
        <w:rPr>
          <w:rFonts w:ascii="Times New Roman Tj" w:hAnsi="Times New Roman Tj"/>
          <w:color w:val="000000"/>
          <w:sz w:val="28"/>
          <w:szCs w:val="28"/>
        </w:rPr>
        <w:t>лектив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шахс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ва фардї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вариантњо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54.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Хусусияти омили психофизиологї дар ч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мебошад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базаи танзимкунандаи ќонунї ва меъёрї-њуќуќї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муносибатњои байнињамдигарии аъзоёни ко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AF71CA">
        <w:rPr>
          <w:rFonts w:ascii="Times New Roman Tj" w:hAnsi="Times New Roman Tj"/>
          <w:color w:val="000000"/>
          <w:sz w:val="28"/>
          <w:szCs w:val="28"/>
        </w:rPr>
        <w:t>лектив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бо мазмуни мушах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х</w:t>
      </w:r>
      <w:r w:rsidRPr="00AF71CA">
        <w:rPr>
          <w:rFonts w:ascii="Times New Roman Tj" w:hAnsi="Times New Roman Tj"/>
          <w:color w:val="000000"/>
          <w:sz w:val="28"/>
          <w:szCs w:val="28"/>
        </w:rPr>
        <w:t>аси фаъолияти мењнатї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ва характери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кореро дар назар доранд, ки ба саломатии коргар зиён дорад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категорияе мебошад, ки саломатии коргарро нотоб менамояд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55.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Хусусияти омили санитарї- гиг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color w:val="000000"/>
          <w:sz w:val="28"/>
          <w:szCs w:val="28"/>
        </w:rPr>
        <w:t>енї ин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.</w:t>
      </w:r>
      <w:r w:rsidRPr="00AF71CA"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6281D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6281D">
        <w:rPr>
          <w:rFonts w:ascii="Times New Roman Tj" w:hAnsi="Times New Roman Tj"/>
          <w:color w:val="000000"/>
          <w:sz w:val="28"/>
          <w:szCs w:val="28"/>
          <w:lang w:val="tg-Cyrl-TJ"/>
        </w:rPr>
        <w:t>ташаккулёбии њиссиётњои бадеи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16281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коргарон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муносибатњои байнињамдигарии аъзоёни ко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AF71CA">
        <w:rPr>
          <w:rFonts w:ascii="Times New Roman Tj" w:hAnsi="Times New Roman Tj"/>
          <w:color w:val="000000"/>
          <w:sz w:val="28"/>
          <w:szCs w:val="28"/>
        </w:rPr>
        <w:t>лективи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муњити берунии ист</w:t>
      </w:r>
      <w:r>
        <w:rPr>
          <w:rFonts w:ascii="Times New Roman Tj" w:hAnsi="Times New Roman Tj"/>
          <w:color w:val="000000"/>
          <w:sz w:val="28"/>
          <w:szCs w:val="28"/>
        </w:rPr>
        <w:t>ењсолот ва хизматрасонињоро дар</w:t>
      </w:r>
      <w:r w:rsidRPr="00AF71CA">
        <w:rPr>
          <w:rFonts w:ascii="Times New Roman Tj" w:hAnsi="Times New Roman Tj"/>
          <w:color w:val="000000"/>
          <w:sz w:val="28"/>
          <w:szCs w:val="28"/>
        </w:rPr>
        <w:t>бар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мегирад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омилњои техник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ва ташкил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омилњои иљтимо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56.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Хусу</w:t>
      </w:r>
      <w:r>
        <w:rPr>
          <w:rFonts w:ascii="Times New Roman Tj" w:hAnsi="Times New Roman Tj"/>
          <w:color w:val="000000"/>
          <w:sz w:val="28"/>
          <w:szCs w:val="28"/>
        </w:rPr>
        <w:t>сияти омили эстетикї дар чист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ташаккулёбии њиссиётњои эстетикї - бадеии коргарон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муносибатњои байнињамдигарии аъзоёни ко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AF71CA">
        <w:rPr>
          <w:rFonts w:ascii="Times New Roman Tj" w:hAnsi="Times New Roman Tj"/>
          <w:color w:val="000000"/>
          <w:sz w:val="28"/>
          <w:szCs w:val="28"/>
        </w:rPr>
        <w:t>лективи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муњити берунии истењсолотро дар бар мегирад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 6- категория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 7- категория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57.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Хусусиятњои омили иљтимої-психологї дар чї мебошад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 муњити берунии истењсолотро дар</w:t>
      </w:r>
      <w:r w:rsidRPr="00AF71CA">
        <w:rPr>
          <w:rFonts w:ascii="Times New Roman Tj" w:hAnsi="Times New Roman Tj"/>
          <w:color w:val="000000"/>
          <w:sz w:val="28"/>
          <w:szCs w:val="28"/>
        </w:rPr>
        <w:t>бар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мегирад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муносибатњои байнињамдигарии аъзоёни ко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AF71CA">
        <w:rPr>
          <w:rFonts w:ascii="Times New Roman Tj" w:hAnsi="Times New Roman Tj"/>
          <w:color w:val="000000"/>
          <w:sz w:val="28"/>
          <w:szCs w:val="28"/>
        </w:rPr>
        <w:t>лективи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ташаккулёбии њиссиётњои бадеи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коргарон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кореро дар назар доранд, ки ба саломатии коргар зиён дорад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категорияе мебошад, ки саломатии коргарро нотоб менамояд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58.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 xml:space="preserve">Фаъолият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чист?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њаракате</w:t>
      </w:r>
      <w:r w:rsidRPr="00AF71CA">
        <w:rPr>
          <w:rFonts w:ascii="Times New Roman Tj" w:hAnsi="Times New Roman Tj" w:cs="Academy Tojik"/>
          <w:color w:val="000000"/>
          <w:sz w:val="28"/>
          <w:szCs w:val="28"/>
        </w:rPr>
        <w:t xml:space="preserve">, </w:t>
      </w:r>
      <w:r w:rsidRPr="00AF71CA">
        <w:rPr>
          <w:rFonts w:ascii="Times New Roman Tj" w:hAnsi="Times New Roman Tj"/>
          <w:color w:val="000000"/>
          <w:sz w:val="28"/>
          <w:szCs w:val="28"/>
        </w:rPr>
        <w:t>ки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барои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ноил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гаштан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ма</w:t>
      </w:r>
      <w:r w:rsidRPr="00AF71CA">
        <w:rPr>
          <w:rFonts w:ascii="Times New Roman Tj" w:hAnsi="Times New Roman Tj" w:cs="Academy Tojik"/>
          <w:color w:val="000000"/>
          <w:sz w:val="28"/>
          <w:szCs w:val="28"/>
        </w:rPr>
        <w:t>ќ</w:t>
      </w:r>
      <w:r w:rsidRPr="00AF71CA">
        <w:rPr>
          <w:rFonts w:ascii="Times New Roman Tj" w:hAnsi="Times New Roman Tj"/>
          <w:color w:val="000000"/>
          <w:sz w:val="28"/>
          <w:szCs w:val="28"/>
        </w:rPr>
        <w:t>саде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ва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</w:t>
      </w:r>
      <w:r w:rsidRPr="00AF71CA">
        <w:rPr>
          <w:rFonts w:ascii="Times New Roman Tj" w:hAnsi="Times New Roman Tj" w:cs="Academy Tojik"/>
          <w:color w:val="000000"/>
          <w:sz w:val="28"/>
          <w:szCs w:val="28"/>
        </w:rPr>
        <w:t>њ</w:t>
      </w:r>
      <w:r w:rsidRPr="00AF71CA">
        <w:rPr>
          <w:rFonts w:ascii="Times New Roman Tj" w:hAnsi="Times New Roman Tj"/>
          <w:color w:val="000000"/>
          <w:sz w:val="28"/>
          <w:szCs w:val="28"/>
        </w:rPr>
        <w:t>ри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даст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овардани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манфиате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равона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гардидааст</w:t>
      </w:r>
      <w:r>
        <w:rPr>
          <w:rFonts w:ascii="Times New Roman Tj" w:hAnsi="Times New Roman Tj" w:cs="Academy Tojik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 w:cs="Academy Tojik"/>
          <w:color w:val="000000"/>
          <w:sz w:val="28"/>
          <w:szCs w:val="28"/>
        </w:rPr>
        <w:t>дар он шахсоне дида мешавад, ки дар ягон љой кор намекунанд</w:t>
      </w:r>
      <w:r>
        <w:rPr>
          <w:rFonts w:ascii="Times New Roman Tj" w:hAnsi="Times New Roman Tj" w:cs="Academy Tojik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 w:cs="Academy Tojik"/>
          <w:color w:val="000000"/>
          <w:sz w:val="28"/>
          <w:szCs w:val="28"/>
        </w:rPr>
        <w:t>ин фаъолияти маќсадноки инсон буда</w:t>
      </w:r>
      <w:r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>,</w:t>
      </w:r>
      <w:r w:rsidRPr="00AF71CA">
        <w:rPr>
          <w:rFonts w:ascii="Times New Roman Tj" w:hAnsi="Times New Roman Tj" w:cs="Academy Tojik"/>
          <w:color w:val="000000"/>
          <w:sz w:val="28"/>
          <w:szCs w:val="28"/>
        </w:rPr>
        <w:t xml:space="preserve"> барои ба даст овардани фоида равона шудааст</w:t>
      </w:r>
      <w:r>
        <w:rPr>
          <w:rFonts w:ascii="Times New Roman Tj" w:hAnsi="Times New Roman Tj" w:cs="Academy Tojik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доштани ягон љои кор дар сатњи давлат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мебошад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машѓулияти шахсии њар як фардро дар назар доранд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59.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 xml:space="preserve">Мењнати дастї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чист?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мењнатест, ки ба воситаи даст ё худ асбобњои дастї иљро карда 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мењнатест, ки бо даст иљро карда 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мењнатест, ки коргарони одд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истифода мебаранд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шахсоне мебошанд, ки дар алоњидаг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кор мекунанд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вариантњо 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60.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 xml:space="preserve">Мењнати механикї </w:t>
      </w:r>
      <w:r>
        <w:rPr>
          <w:rFonts w:ascii="Times New Roman Tj" w:hAnsi="Times New Roman Tj"/>
          <w:color w:val="000000"/>
          <w:sz w:val="28"/>
          <w:szCs w:val="28"/>
        </w:rPr>
        <w:t>–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ин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..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мењнати дастї, мењнати механикї, мењнати мошинї ва мењнати автоматизатсияшуда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A02C42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02C42">
        <w:rPr>
          <w:rFonts w:ascii="Times New Roman Tj" w:hAnsi="Times New Roman Tj"/>
          <w:color w:val="000000"/>
          <w:sz w:val="28"/>
          <w:szCs w:val="28"/>
          <w:lang w:val="tg-Cyrl-TJ"/>
        </w:rPr>
        <w:t>мењнатест, ки ба воситањои механикии мењнат иљро карда мешавад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A02C42">
        <w:rPr>
          <w:rFonts w:ascii="Times New Roman Tj" w:hAnsi="Times New Roman Tj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02C42">
        <w:rPr>
          <w:rFonts w:ascii="Times New Roman Tj" w:hAnsi="Times New Roman Tj"/>
          <w:color w:val="000000"/>
          <w:sz w:val="28"/>
          <w:szCs w:val="28"/>
          <w:lang w:val="tg-Cyrl-TJ"/>
        </w:rPr>
        <w:t>мењнатеро, ки ба офаридани мол ва неъматњои модд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02C4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равона шудааст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A02C42">
        <w:rPr>
          <w:rFonts w:ascii="Times New Roman Tj" w:hAnsi="Times New Roman Tj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02C42">
        <w:rPr>
          <w:rFonts w:ascii="Times New Roman Tj" w:hAnsi="Times New Roman Tj"/>
          <w:color w:val="000000"/>
          <w:sz w:val="28"/>
          <w:szCs w:val="28"/>
          <w:lang w:val="tg-Cyrl-TJ"/>
        </w:rPr>
        <w:t>коре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,</w:t>
      </w:r>
      <w:r w:rsidRPr="00A02C4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ки њар кас мехоњад мекунад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Pr="00A02C42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A02C42">
        <w:rPr>
          <w:rFonts w:ascii="Times New Roman Tj" w:hAnsi="Times New Roman Tj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02C42">
        <w:rPr>
          <w:rFonts w:ascii="Times New Roman Tj" w:hAnsi="Times New Roman Tj"/>
          <w:color w:val="000000"/>
          <w:sz w:val="28"/>
          <w:szCs w:val="28"/>
          <w:lang w:val="tg-Cyrl-TJ"/>
        </w:rPr>
        <w:t>коргароне, ки дар ягон љой кор ва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02C42">
        <w:rPr>
          <w:rFonts w:ascii="Times New Roman Tj" w:hAnsi="Times New Roman Tj"/>
          <w:color w:val="000000"/>
          <w:sz w:val="28"/>
          <w:szCs w:val="28"/>
          <w:lang w:val="tg-Cyrl-TJ"/>
        </w:rPr>
        <w:t>фаъолият мекунанд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61.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 xml:space="preserve">Мењнати мошинї </w:t>
      </w:r>
      <w:r>
        <w:rPr>
          <w:rFonts w:ascii="Times New Roman Tj" w:hAnsi="Times New Roman Tj"/>
          <w:color w:val="000000"/>
          <w:sz w:val="28"/>
          <w:szCs w:val="28"/>
        </w:rPr>
        <w:t>–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ин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.</w:t>
      </w:r>
      <w:r w:rsidRPr="00AF71CA"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мењнате, ки м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AF71CA">
        <w:rPr>
          <w:rFonts w:ascii="Times New Roman Tj" w:hAnsi="Times New Roman Tj"/>
          <w:color w:val="000000"/>
          <w:sz w:val="28"/>
          <w:szCs w:val="28"/>
        </w:rPr>
        <w:t>шина худаш иљро менамояд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мењнате, ки тамоми корро м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AF71CA">
        <w:rPr>
          <w:rFonts w:ascii="Times New Roman Tj" w:hAnsi="Times New Roman Tj"/>
          <w:color w:val="000000"/>
          <w:sz w:val="28"/>
          <w:szCs w:val="28"/>
        </w:rPr>
        <w:t>шина иљро мекунад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мењнате, ки ќисми асосии онро коргар ба воситаи м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AF71CA">
        <w:rPr>
          <w:rFonts w:ascii="Times New Roman Tj" w:hAnsi="Times New Roman Tj"/>
          <w:color w:val="000000"/>
          <w:sz w:val="28"/>
          <w:szCs w:val="28"/>
        </w:rPr>
        <w:t>шина ба анљом мерасонад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 ќисмњо људо намудани коргаронро меноманд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љобаљогузории коргаронро дар љойњои кор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мефањманд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62.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 xml:space="preserve">Мењнати автоматизатсияшуда гуфта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ш</w:t>
      </w:r>
      <w:r w:rsidRPr="00AF71CA">
        <w:rPr>
          <w:rFonts w:ascii="Times New Roman Tj" w:hAnsi="Times New Roman Tj"/>
          <w:color w:val="000000"/>
          <w:sz w:val="28"/>
          <w:szCs w:val="28"/>
        </w:rPr>
        <w:t>умо чиро дарк мекунед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мењнате, ки тамоми корро м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AF71CA">
        <w:rPr>
          <w:rFonts w:ascii="Times New Roman Tj" w:hAnsi="Times New Roman Tj"/>
          <w:color w:val="000000"/>
          <w:sz w:val="28"/>
          <w:szCs w:val="28"/>
        </w:rPr>
        <w:t>шина иљро мекунад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мењнате, ки ќисми асосии он пурра бо таљњизотњои автоматикї иљро карда мешавад ва коргар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танњо функсияи танзими идоракуниро анљом медињад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мењнатест, ки бо даст иљро карда намешавад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доштани ягон љои кор дар сатњи давлат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мебошад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машѓулияти шахсии њар як шахсро дар назар доранд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63.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Ќувваи корї гуфта - ин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.</w:t>
      </w:r>
      <w:r w:rsidRPr="00AF71CA"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ин маљм</w:t>
      </w:r>
      <w:r>
        <w:rPr>
          <w:rFonts w:ascii="Cambria" w:hAnsi="Cambria"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color w:val="000000"/>
          <w:sz w:val="28"/>
          <w:szCs w:val="28"/>
        </w:rPr>
        <w:t>и коргарони корхонаро дар назар доранд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ин маљмўи ќобилиятњои љисмониву зењнии инсон мебошад, ки дар љараёни мењнат истифода 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ин ќобилияти мењнатии фаъолонаи инсонро меноманд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кореро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,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ки њар кас мехоњад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>
        <w:rPr>
          <w:rFonts w:ascii="Cambria" w:hAnsi="Cambria"/>
          <w:color w:val="000000"/>
          <w:sz w:val="28"/>
          <w:szCs w:val="28"/>
          <w:lang w:val="tg-Cyrl-TJ"/>
        </w:rPr>
        <w:t xml:space="preserve">ҷро </w:t>
      </w:r>
      <w:r w:rsidRPr="00AF71CA">
        <w:rPr>
          <w:rFonts w:ascii="Times New Roman Tj" w:hAnsi="Times New Roman Tj"/>
          <w:color w:val="000000"/>
          <w:sz w:val="28"/>
          <w:szCs w:val="28"/>
        </w:rPr>
        <w:t>кунад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коргароне, ки дар ягон љой кор ва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фаъолият мекунанд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64.</w:t>
      </w:r>
    </w:p>
    <w:p w:rsidR="002C5D43" w:rsidRDefault="002C5D43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 xml:space="preserve">Предмети мењнат гуфта,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шу</w:t>
      </w:r>
      <w:r w:rsidRPr="00AF71CA">
        <w:rPr>
          <w:rFonts w:ascii="Times New Roman Tj" w:hAnsi="Times New Roman Tj"/>
          <w:color w:val="000000"/>
          <w:sz w:val="28"/>
          <w:szCs w:val="28"/>
        </w:rPr>
        <w:t>мо чиро дар назар доред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31170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31170">
        <w:rPr>
          <w:rFonts w:ascii="Times New Roman Tj" w:hAnsi="Times New Roman Tj"/>
          <w:color w:val="000000"/>
          <w:sz w:val="28"/>
          <w:szCs w:val="28"/>
          <w:lang w:val="tg-Cyrl-TJ"/>
        </w:rPr>
        <w:t>ин ашёи хом, мањсулоти хоми табиї мебошад, ки бояд шаклу сохташ таѓ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й</w:t>
      </w:r>
      <w:r w:rsidRPr="00131170">
        <w:rPr>
          <w:rFonts w:ascii="Times New Roman Tj" w:hAnsi="Times New Roman Tj"/>
          <w:color w:val="000000"/>
          <w:sz w:val="28"/>
          <w:szCs w:val="28"/>
          <w:lang w:val="tg-Cyrl-TJ"/>
        </w:rPr>
        <w:t>ир ёфта, арзиши харидорї пайдо кунад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ин тамоми асбобњои кории коргарро меноманд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ин тамоми захирањои истифодашавандаи таб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иї</w:t>
      </w:r>
      <w:r w:rsidRPr="00AF71CA">
        <w:rPr>
          <w:rFonts w:ascii="Times New Roman Tj" w:hAnsi="Times New Roman Tj"/>
          <w:color w:val="000000"/>
          <w:sz w:val="28"/>
          <w:szCs w:val="28"/>
        </w:rPr>
        <w:t>, ки дар љараёни мењнат истифода карда мешава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н</w:t>
      </w:r>
      <w:r w:rsidRPr="00AF71CA">
        <w:rPr>
          <w:rFonts w:ascii="Times New Roman Tj" w:hAnsi="Times New Roman Tj"/>
          <w:color w:val="000000"/>
          <w:sz w:val="28"/>
          <w:szCs w:val="28"/>
        </w:rPr>
        <w:t>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 ќисмњо људо намудани коргаронро меноманд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љобаљогузории коргаронро дар љойњои кор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мефањманд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65.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Ба њайси предмети мењнат чї дохил 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таљњизотњои ист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ењ</w:t>
      </w:r>
      <w:r w:rsidRPr="00AF71CA">
        <w:rPr>
          <w:rFonts w:ascii="Times New Roman Tj" w:hAnsi="Times New Roman Tj"/>
          <w:color w:val="000000"/>
          <w:sz w:val="28"/>
          <w:szCs w:val="28"/>
        </w:rPr>
        <w:t>солї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тамоми захирањои исте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color w:val="000000"/>
          <w:sz w:val="28"/>
          <w:szCs w:val="28"/>
        </w:rPr>
        <w:t>солї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замин, ашёи хом, материалњо, флора ва фауна, љараёнњои ахборию энергетикї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бошуурона мебошад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маќсаднокун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мебошад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66.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Воситаи мењнат чист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воситаи мењнат ин њама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он ќувваи кор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мебошад,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ки </w:t>
      </w:r>
      <w:r w:rsidRPr="00AF71CA">
        <w:rPr>
          <w:rFonts w:ascii="Times New Roman Tj" w:hAnsi="Times New Roman Tj"/>
          <w:color w:val="000000"/>
          <w:sz w:val="28"/>
          <w:szCs w:val="28"/>
        </w:rPr>
        <w:t>дар љараёни истењсолот истифода бурда 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воситаи мењнат ин яроќи истењсолот (машинањо, асбобњо, таљњизотњо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мебошад, ки бо ёрии он инсон ба предмети мењнат таъсир расонида истода, шаклашро таѓир медињад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воситањои мењнат ин олотњои кишоварзї мебошад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доштани ягон љои кор дар сатњи давлат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мебошад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машѓулияти шахсии њар як фардро дар назар доранд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67.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Љараёни мењнат чист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ин ваќти корие мебошад, ки инсон дар љараёни фаъолияти мењнатї истифода мебарад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ин раванди муттањид кардани ќувваи корї ва воситаи истењсолот бо маќсади истењсоли намудњои мањсулот мебошад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ин воситањои истењсолие мебошад, ки ба воситаи онњо мол истењсол карда 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ин коргароне мебошанд, </w:t>
      </w:r>
      <w:r>
        <w:rPr>
          <w:rFonts w:ascii="Times New Roman Tj" w:hAnsi="Times New Roman Tj"/>
          <w:color w:val="000000"/>
          <w:sz w:val="28"/>
          <w:szCs w:val="28"/>
        </w:rPr>
        <w:t>к</w:t>
      </w:r>
      <w:r w:rsidRPr="00AF71CA">
        <w:rPr>
          <w:rFonts w:ascii="Times New Roman Tj" w:hAnsi="Times New Roman Tj"/>
          <w:color w:val="000000"/>
          <w:sz w:val="28"/>
          <w:szCs w:val="28"/>
        </w:rPr>
        <w:t>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бо оилаи худ дар як љой кор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ва фаъолият менамоянд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коргароне, ки дар хонаи худ кор мекунанд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68.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Омилњои кимиёвї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ин..?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м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AF71CA">
        <w:rPr>
          <w:rFonts w:ascii="Times New Roman Tj" w:hAnsi="Times New Roman Tj"/>
          <w:color w:val="000000"/>
          <w:sz w:val="28"/>
          <w:szCs w:val="28"/>
        </w:rPr>
        <w:t>ддањое, ки буѓи зањрнок њосил мекунанд ва ба организми инсон таъсир мерасонанд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ин мењнате мебошад, ки аз рўи характеру м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AF71CA">
        <w:rPr>
          <w:rFonts w:ascii="Times New Roman Tj" w:hAnsi="Times New Roman Tj"/>
          <w:color w:val="000000"/>
          <w:sz w:val="28"/>
          <w:szCs w:val="28"/>
        </w:rPr>
        <w:t>њтавои функсияњои иљрошаванда (масалан: истењсолї, идоракунї, муњандисї, илмї ва ѓайра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AF71CA">
        <w:rPr>
          <w:rFonts w:ascii="Times New Roman Tj" w:hAnsi="Times New Roman Tj"/>
          <w:color w:val="000000"/>
          <w:sz w:val="28"/>
          <w:szCs w:val="28"/>
        </w:rPr>
        <w:t>фарќ карда 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ин он мењнатеро дар назар доранд, ки ба њар як коргар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в</w:t>
      </w:r>
      <w:r w:rsidRPr="00AF71CA">
        <w:rPr>
          <w:rFonts w:ascii="Times New Roman Tj" w:hAnsi="Times New Roman Tj"/>
          <w:color w:val="000000"/>
          <w:sz w:val="28"/>
          <w:szCs w:val="28"/>
        </w:rPr>
        <w:t>огузошта шудааст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омилњои техник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ва ташкил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омилњои иљтимо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69.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Коллектив</w:t>
      </w:r>
      <w:r w:rsidRPr="00AF71CA">
        <w:rPr>
          <w:rFonts w:ascii="Times New Roman Tj" w:hAnsi="Times New Roman Tj" w:cs="Academy Tojik"/>
          <w:color w:val="000000"/>
          <w:sz w:val="28"/>
          <w:szCs w:val="28"/>
        </w:rPr>
        <w:t>њ</w:t>
      </w:r>
      <w:r w:rsidRPr="00AF71CA">
        <w:rPr>
          <w:rFonts w:ascii="Times New Roman Tj" w:hAnsi="Times New Roman Tj"/>
          <w:color w:val="000000"/>
          <w:sz w:val="28"/>
          <w:szCs w:val="28"/>
        </w:rPr>
        <w:t>ои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</w:t>
      </w:r>
      <w:r w:rsidRPr="00AF71CA">
        <w:rPr>
          <w:rFonts w:ascii="Times New Roman Tj" w:hAnsi="Times New Roman Tj" w:cs="Academy Tojik"/>
          <w:color w:val="000000"/>
          <w:sz w:val="28"/>
          <w:szCs w:val="28"/>
        </w:rPr>
        <w:t>њ</w:t>
      </w:r>
      <w:r w:rsidRPr="00AF71CA">
        <w:rPr>
          <w:rFonts w:ascii="Times New Roman Tj" w:hAnsi="Times New Roman Tj"/>
          <w:color w:val="000000"/>
          <w:sz w:val="28"/>
          <w:szCs w:val="28"/>
        </w:rPr>
        <w:t>натї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ин..?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гурўњи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одамонеро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меноманд</w:t>
      </w:r>
      <w:r w:rsidRPr="00261474"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 xml:space="preserve">,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ки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барои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иљрои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кору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ма</w:t>
      </w:r>
      <w:r w:rsidRPr="00261474"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>ќ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сад</w:t>
      </w:r>
      <w:r w:rsidRPr="00261474"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>њ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ва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манфиат</w:t>
      </w:r>
      <w:r w:rsidRPr="00261474"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>њ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ои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умумї дар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як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корхона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фаъолият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менамоянд</w:t>
      </w:r>
      <w:r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61474"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>коргарони як корхонаро меноманд</w:t>
      </w:r>
      <w:r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61474"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>коргарони истењсолии як корхонаро меноманд</w:t>
      </w:r>
      <w:r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доштани ягон љои кор дар сатњи давлат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мебошад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Pr="00261474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машѓулияти шахсии њар як фардро дар назар доранд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Pr="00041E82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041E82">
        <w:rPr>
          <w:rFonts w:ascii="Times New Roman Tj" w:hAnsi="Times New Roman Tj"/>
          <w:color w:val="000000"/>
          <w:sz w:val="28"/>
          <w:szCs w:val="28"/>
          <w:lang w:val="tg-Cyrl-TJ"/>
        </w:rPr>
        <w:t>70.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041E82">
        <w:rPr>
          <w:rFonts w:ascii="Times New Roman Tj" w:hAnsi="Times New Roman Tj"/>
          <w:color w:val="000000"/>
          <w:sz w:val="28"/>
          <w:szCs w:val="28"/>
          <w:lang w:val="tg-Cyrl-TJ"/>
        </w:rPr>
        <w:t>Имконоти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041E82">
        <w:rPr>
          <w:rFonts w:ascii="Times New Roman Tj" w:hAnsi="Times New Roman Tj"/>
          <w:color w:val="000000"/>
          <w:sz w:val="28"/>
          <w:szCs w:val="28"/>
          <w:lang w:val="tg-Cyrl-TJ"/>
        </w:rPr>
        <w:t>коллектив</w:t>
      </w:r>
      <w:r w:rsidRPr="00041E82"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>њ</w:t>
      </w:r>
      <w:r w:rsidRPr="00041E82">
        <w:rPr>
          <w:rFonts w:ascii="Times New Roman Tj" w:hAnsi="Times New Roman Tj"/>
          <w:color w:val="000000"/>
          <w:sz w:val="28"/>
          <w:szCs w:val="28"/>
          <w:lang w:val="tg-Cyrl-TJ"/>
        </w:rPr>
        <w:t>ои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041E82">
        <w:rPr>
          <w:rFonts w:ascii="Times New Roman Tj" w:hAnsi="Times New Roman Tj"/>
          <w:color w:val="000000"/>
          <w:sz w:val="28"/>
          <w:szCs w:val="28"/>
          <w:lang w:val="tg-Cyrl-TJ"/>
        </w:rPr>
        <w:t>ме</w:t>
      </w:r>
      <w:r w:rsidRPr="00041E82"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>њ</w:t>
      </w:r>
      <w:r w:rsidRPr="00041E82">
        <w:rPr>
          <w:rFonts w:ascii="Times New Roman Tj" w:hAnsi="Times New Roman Tj"/>
          <w:color w:val="000000"/>
          <w:sz w:val="28"/>
          <w:szCs w:val="28"/>
          <w:lang w:val="tg-Cyrl-TJ"/>
        </w:rPr>
        <w:t>натї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ин..?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аз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љониби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љамъият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дастгирї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ёфтан</w:t>
      </w:r>
      <w:r w:rsidRPr="00261474"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 xml:space="preserve">,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масъулияти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љамъиятиро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дарёфт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намудан</w:t>
      </w:r>
      <w:r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дониш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ва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кордониро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амалї гардонидан</w:t>
      </w:r>
      <w:r w:rsidRPr="00261474"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 xml:space="preserve">,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ба дастовард</w:t>
      </w:r>
      <w:r w:rsidRPr="00261474"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>њ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ва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ма</w:t>
      </w:r>
      <w:r w:rsidRPr="00261474"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>ќ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сад</w:t>
      </w:r>
      <w:r w:rsidRPr="00261474"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>њ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ои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бузург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ноил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гаштан</w:t>
      </w:r>
      <w:r w:rsidRPr="00261474"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 xml:space="preserve">,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аз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љониби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љамъият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дастгирї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ёфтан</w:t>
      </w:r>
      <w:r w:rsidRPr="00261474"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 xml:space="preserve">,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масъулияти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љамъиятиро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дарёфт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намудан</w:t>
      </w:r>
      <w:r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61474"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>истењсоли мањсулоти хушсифат мебошад</w:t>
      </w:r>
      <w:r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доштани ягон љои кор дар сатњи давлат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мебошад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Pr="00261474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61474">
        <w:rPr>
          <w:rFonts w:ascii="Times New Roman Tj" w:hAnsi="Times New Roman Tj"/>
          <w:color w:val="000000"/>
          <w:sz w:val="28"/>
          <w:szCs w:val="28"/>
          <w:lang w:val="tg-Cyrl-TJ"/>
        </w:rPr>
        <w:t>машѓулияти шахсии њар як фардро дар назар доранд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Pr="00AF71CA" w:rsidRDefault="002C5D43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71.</w:t>
      </w:r>
    </w:p>
    <w:p w:rsidR="002C5D43" w:rsidRDefault="002C5D43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Захира</w:t>
      </w:r>
      <w:r w:rsidRPr="00AF71CA">
        <w:rPr>
          <w:rFonts w:ascii="Times New Roman Tj" w:hAnsi="Times New Roman Tj" w:cs="Academy Tojik"/>
          <w:color w:val="000000"/>
          <w:sz w:val="28"/>
          <w:szCs w:val="28"/>
        </w:rPr>
        <w:t>њ</w:t>
      </w:r>
      <w:r w:rsidRPr="00AF71CA">
        <w:rPr>
          <w:rFonts w:ascii="Times New Roman Tj" w:hAnsi="Times New Roman Tj"/>
          <w:color w:val="000000"/>
          <w:sz w:val="28"/>
          <w:szCs w:val="28"/>
        </w:rPr>
        <w:t>ои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</w:t>
      </w:r>
      <w:r w:rsidRPr="00AF71CA">
        <w:rPr>
          <w:rFonts w:ascii="Times New Roman Tj" w:hAnsi="Times New Roman Tj" w:cs="Academy Tojik"/>
          <w:color w:val="000000"/>
          <w:sz w:val="28"/>
          <w:szCs w:val="28"/>
        </w:rPr>
        <w:t>њ</w:t>
      </w:r>
      <w:r w:rsidRPr="00AF71CA">
        <w:rPr>
          <w:rFonts w:ascii="Times New Roman Tj" w:hAnsi="Times New Roman Tj"/>
          <w:color w:val="000000"/>
          <w:sz w:val="28"/>
          <w:szCs w:val="28"/>
        </w:rPr>
        <w:t>натї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ин..?</w:t>
      </w:r>
    </w:p>
    <w:p w:rsidR="002C5D43" w:rsidRDefault="002C5D43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ањолии тамоми корхонањоро дар назар доранд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 Tj" w:hAnsi="Times New Roman Tj" w:cs="Academy Tojik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а</w:t>
      </w:r>
      <w:r w:rsidRPr="00AF71CA">
        <w:rPr>
          <w:rFonts w:ascii="Times New Roman Tj" w:hAnsi="Times New Roman Tj" w:cs="Academy Tojik"/>
          <w:color w:val="000000"/>
          <w:sz w:val="28"/>
          <w:szCs w:val="28"/>
        </w:rPr>
        <w:t>њ</w:t>
      </w:r>
      <w:r w:rsidRPr="00AF71CA">
        <w:rPr>
          <w:rFonts w:ascii="Times New Roman Tj" w:hAnsi="Times New Roman Tj"/>
          <w:color w:val="000000"/>
          <w:sz w:val="28"/>
          <w:szCs w:val="28"/>
        </w:rPr>
        <w:t>оли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и </w:t>
      </w:r>
      <w:r w:rsidRPr="00AF71CA">
        <w:rPr>
          <w:rFonts w:ascii="Times New Roman Tj" w:hAnsi="Times New Roman Tj"/>
          <w:color w:val="000000"/>
          <w:sz w:val="28"/>
          <w:szCs w:val="28"/>
        </w:rPr>
        <w:t>ќобилияти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</w:t>
      </w:r>
      <w:r w:rsidRPr="00AF71CA">
        <w:rPr>
          <w:rFonts w:ascii="Times New Roman Tj" w:hAnsi="Times New Roman Tj" w:cs="Academy Tojik"/>
          <w:color w:val="000000"/>
          <w:sz w:val="28"/>
          <w:szCs w:val="28"/>
        </w:rPr>
        <w:t>њ</w:t>
      </w:r>
      <w:r w:rsidRPr="00AF71CA">
        <w:rPr>
          <w:rFonts w:ascii="Times New Roman Tj" w:hAnsi="Times New Roman Tj"/>
          <w:color w:val="000000"/>
          <w:sz w:val="28"/>
          <w:szCs w:val="28"/>
        </w:rPr>
        <w:t>натидоштаро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дар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шароити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такрористе</w:t>
      </w:r>
      <w:r w:rsidRPr="00AF71CA">
        <w:rPr>
          <w:rFonts w:ascii="Times New Roman Tj" w:hAnsi="Times New Roman Tj" w:cs="Academy Tojik"/>
          <w:color w:val="000000"/>
          <w:sz w:val="28"/>
          <w:szCs w:val="28"/>
        </w:rPr>
        <w:t>њ</w:t>
      </w:r>
      <w:r w:rsidRPr="00AF71CA">
        <w:rPr>
          <w:rFonts w:ascii="Times New Roman Tj" w:hAnsi="Times New Roman Tj"/>
          <w:color w:val="000000"/>
          <w:sz w:val="28"/>
          <w:szCs w:val="28"/>
        </w:rPr>
        <w:t>соли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ќувваи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корї меноманд</w:t>
      </w:r>
      <w:r>
        <w:rPr>
          <w:rFonts w:ascii="Times New Roman Tj" w:hAnsi="Times New Roman Tj" w:cs="Academy Tojik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 Tj" w:hAnsi="Times New Roman Tj" w:cs="Academy Tojik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 w:cs="Academy Tojik"/>
          <w:color w:val="000000"/>
          <w:sz w:val="28"/>
          <w:szCs w:val="28"/>
        </w:rPr>
        <w:t>маљм</w:t>
      </w:r>
      <w:r>
        <w:rPr>
          <w:rFonts w:ascii="Cambria" w:hAnsi="Cambria" w:cs="Academy Tojik"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Academy Tojik"/>
          <w:color w:val="000000"/>
          <w:sz w:val="28"/>
          <w:szCs w:val="28"/>
        </w:rPr>
        <w:t>и одамонеро меноманд, ки дар ташкилотњо кор мекунанд</w:t>
      </w:r>
      <w:r>
        <w:rPr>
          <w:rFonts w:ascii="Times New Roman Tj" w:hAnsi="Times New Roman Tj" w:cs="Academy Tojik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доштани ягон љои кор дар сатњи давлат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мебошад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машѓулияти шахсии њар як фардро дар назар доранд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72.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Ќобилиятњои љисмониву зењнии инсон аз чи вобастагии калон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аз солим будани шахс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аз кордон будани инсон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аз синну соли ў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 аз љои кори коргар;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$E) аз фикркунии коргар;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73.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Дар Тољикистон сину соли мењнатї барои мардон ва барои занон аз си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н</w:t>
      </w:r>
      <w:r w:rsidRPr="00AF71CA">
        <w:rPr>
          <w:rFonts w:ascii="Times New Roman Tj" w:hAnsi="Times New Roman Tj"/>
          <w:color w:val="000000"/>
          <w:sz w:val="28"/>
          <w:szCs w:val="28"/>
        </w:rPr>
        <w:t>ни чандсолаг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муќаррар карда шудааст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барои мардон аз 20 то 60 солагї ва барои занон аз 10 то 50 солагї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барои мардон аз 18 то 62 солагї ва барои занон аз 19 то 57 солагї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барои мардон аз 15 то 62 солагї ва барои занон аз 14 то 57 солагї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барои мардон аз 16 то 63 солагї ва барои занон аз 14 то 57 солагї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барои мардон аз 15 то 63 солагї ва барои занон аз 15 то 58 солагї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74.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Нишондињандањои эргономик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кадо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м</w:t>
      </w:r>
      <w:r w:rsidRPr="00AF71CA">
        <w:rPr>
          <w:rFonts w:ascii="Times New Roman Tj" w:hAnsi="Times New Roman Tj"/>
          <w:color w:val="000000"/>
          <w:sz w:val="28"/>
          <w:szCs w:val="28"/>
        </w:rPr>
        <w:t>њоянд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гигиенї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н</w:t>
      </w:r>
      <w:r w:rsidRPr="00AF71CA">
        <w:rPr>
          <w:rFonts w:ascii="Times New Roman Tj" w:hAnsi="Times New Roman Tj"/>
          <w:color w:val="000000"/>
          <w:sz w:val="28"/>
          <w:szCs w:val="28"/>
        </w:rPr>
        <w:t>тропометрї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физиологї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психологї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љавобњо 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75.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Хатар чист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041E82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041E82">
        <w:rPr>
          <w:rFonts w:ascii="Times New Roman Tj" w:hAnsi="Times New Roman Tj"/>
          <w:color w:val="000000"/>
          <w:sz w:val="28"/>
          <w:szCs w:val="28"/>
          <w:lang w:val="tg-Cyrl-TJ"/>
        </w:rPr>
        <w:t>ин эњтимолияти аз дохил ё хориљ ба миён омадани таъсири мусбате мебошад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041E82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041E82">
        <w:rPr>
          <w:rFonts w:ascii="Times New Roman Tj" w:hAnsi="Times New Roman Tj"/>
          <w:color w:val="000000"/>
          <w:sz w:val="28"/>
          <w:szCs w:val="28"/>
          <w:lang w:val="tg-Cyrl-TJ"/>
        </w:rPr>
        <w:t>ин эњтимолияти аз дохил ё хориљ ба миён омадани таъсири манфие мебошад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041E82">
        <w:rPr>
          <w:rFonts w:ascii="Times New Roman Tj" w:hAnsi="Times New Roman Tj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041E82">
        <w:rPr>
          <w:rFonts w:ascii="Times New Roman Tj" w:hAnsi="Times New Roman Tj"/>
          <w:color w:val="000000"/>
          <w:sz w:val="28"/>
          <w:szCs w:val="28"/>
          <w:lang w:val="tg-Cyrl-TJ"/>
        </w:rPr>
        <w:t>мењнатеро, ки ба офаридани мол ва неъматњои модд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041E8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равона шудааст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041E82">
        <w:rPr>
          <w:rFonts w:ascii="Times New Roman Tj" w:hAnsi="Times New Roman Tj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041E82">
        <w:rPr>
          <w:rFonts w:ascii="Times New Roman Tj" w:hAnsi="Times New Roman Tj"/>
          <w:color w:val="000000"/>
          <w:sz w:val="28"/>
          <w:szCs w:val="28"/>
          <w:lang w:val="tg-Cyrl-TJ"/>
        </w:rPr>
        <w:t>мењнате мебошад, ки ба дигар восита иљро карда мешавад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Pr="00041E82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041E82">
        <w:rPr>
          <w:rFonts w:ascii="Times New Roman Tj" w:hAnsi="Times New Roman Tj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041E82">
        <w:rPr>
          <w:rFonts w:ascii="Times New Roman Tj" w:hAnsi="Times New Roman Tj"/>
          <w:color w:val="000000"/>
          <w:sz w:val="28"/>
          <w:szCs w:val="28"/>
          <w:lang w:val="tg-Cyrl-TJ"/>
        </w:rPr>
        <w:t>њамаи љавобњо дурустанд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Pr="00041E82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041E82">
        <w:rPr>
          <w:rFonts w:ascii="Times New Roman Tj" w:hAnsi="Times New Roman Tj"/>
          <w:color w:val="000000"/>
          <w:sz w:val="28"/>
          <w:szCs w:val="28"/>
          <w:lang w:val="tg-Cyrl-TJ"/>
        </w:rPr>
        <w:t>76.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041E82">
        <w:rPr>
          <w:rFonts w:ascii="Times New Roman Tj" w:hAnsi="Times New Roman Tj"/>
          <w:color w:val="000000"/>
          <w:sz w:val="28"/>
          <w:szCs w:val="28"/>
          <w:lang w:val="tg-Cyrl-TJ"/>
        </w:rPr>
        <w:t>Дар зери таъсири шароитњои мењнатї чанд њолати функсионалии ташаккули организм фарќ карда мешавад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се њолат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савол бе мантиќ аст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се – чор њолат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мењнате мебошад, ки ба дигар восита иљро карда 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ягон њолат фарќ карда намешавад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77.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Аз рўи аломати махсусгардонї љойњои корї мешаванд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унверсалї ва махсусгардонидашуда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савол бе мантиќ аст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дастї, мошинї- дастї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дастї, механикї, мошинї- дастї, автоматї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вариантњо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pStyle w:val="ListParagraph"/>
        <w:ind w:left="0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</w:t>
      </w:r>
      <w:r w:rsidRPr="00AF71CA">
        <w:rPr>
          <w:rFonts w:ascii="Times New Roman Tj" w:hAnsi="Times New Roman Tj"/>
          <w:color w:val="000000"/>
        </w:rPr>
        <w:t>78.</w:t>
      </w:r>
    </w:p>
    <w:p w:rsidR="002C5D43" w:rsidRDefault="002C5D43" w:rsidP="00534073">
      <w:pPr>
        <w:pStyle w:val="ListParagraph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AF71CA">
        <w:rPr>
          <w:rFonts w:ascii="Times New Roman Tj" w:hAnsi="Times New Roman Tj"/>
          <w:color w:val="000000"/>
        </w:rPr>
        <w:t>Элементњои одди</w:t>
      </w:r>
      <w:r>
        <w:rPr>
          <w:rFonts w:ascii="Times New Roman Tj" w:hAnsi="Times New Roman Tj"/>
          <w:color w:val="000000"/>
          <w:lang w:val="tg-Cyrl-TJ"/>
        </w:rPr>
        <w:t>и</w:t>
      </w:r>
      <w:r w:rsidRPr="00AF71CA">
        <w:rPr>
          <w:rFonts w:ascii="Times New Roman Tj" w:hAnsi="Times New Roman Tj"/>
          <w:color w:val="000000"/>
        </w:rPr>
        <w:t xml:space="preserve"> истењсолот</w:t>
      </w:r>
      <w:r>
        <w:rPr>
          <w:rFonts w:ascii="Times New Roman Tj" w:hAnsi="Times New Roman Tj"/>
          <w:color w:val="000000"/>
          <w:lang w:val="tg-Cyrl-TJ"/>
        </w:rPr>
        <w:t xml:space="preserve"> ин.</w:t>
      </w:r>
      <w:r w:rsidRPr="00AF71CA">
        <w:rPr>
          <w:rFonts w:ascii="Times New Roman Tj" w:hAnsi="Times New Roman Tj"/>
          <w:color w:val="000000"/>
        </w:rPr>
        <w:t>.</w:t>
      </w:r>
      <w:r>
        <w:rPr>
          <w:rFonts w:ascii="Times New Roman Tj" w:hAnsi="Times New Roman Tj"/>
          <w:color w:val="000000"/>
          <w:lang w:val="tg-Cyrl-TJ"/>
        </w:rPr>
        <w:t>?</w:t>
      </w:r>
    </w:p>
    <w:p w:rsidR="002C5D43" w:rsidRDefault="002C5D43" w:rsidP="00534073">
      <w:pPr>
        <w:pStyle w:val="ListParagraph"/>
        <w:ind w:left="0"/>
        <w:jc w:val="both"/>
        <w:rPr>
          <w:rFonts w:ascii="Times New Roman Tj" w:hAnsi="Times New Roman Tj"/>
          <w:color w:val="000000"/>
          <w:lang w:val="tg-Cyrl-TJ"/>
        </w:rPr>
      </w:pPr>
      <w:r>
        <w:rPr>
          <w:rFonts w:ascii="Times New Roman Tj" w:hAnsi="Times New Roman Tj"/>
          <w:color w:val="000000"/>
          <w:lang w:val="tg-Cyrl-TJ"/>
        </w:rPr>
        <w:t>$</w:t>
      </w:r>
      <w:r w:rsidRPr="001144FE">
        <w:rPr>
          <w:rFonts w:ascii="Times New Roman Tj" w:hAnsi="Times New Roman Tj"/>
          <w:color w:val="000000"/>
          <w:lang w:val="tg-Cyrl-TJ"/>
        </w:rPr>
        <w:t>A</w:t>
      </w:r>
      <w:r>
        <w:rPr>
          <w:rFonts w:ascii="Times New Roman Tj" w:hAnsi="Times New Roman Tj"/>
          <w:color w:val="000000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lang w:val="tg-Cyrl-TJ"/>
        </w:rPr>
        <w:t>њосилнокии мењнат ва музди ме</w:t>
      </w:r>
      <w:r>
        <w:rPr>
          <w:rFonts w:ascii="Times New Roman Tj" w:hAnsi="Times New Roman Tj"/>
          <w:color w:val="000000"/>
          <w:lang w:val="tg-Cyrl-TJ"/>
        </w:rPr>
        <w:t>њ</w:t>
      </w:r>
      <w:r w:rsidRPr="001144FE">
        <w:rPr>
          <w:rFonts w:ascii="Times New Roman Tj" w:hAnsi="Times New Roman Tj"/>
          <w:color w:val="000000"/>
          <w:lang w:val="tg-Cyrl-TJ"/>
        </w:rPr>
        <w:t>нат</w:t>
      </w:r>
      <w:r>
        <w:rPr>
          <w:rFonts w:ascii="Times New Roman Tj" w:hAnsi="Times New Roman Tj"/>
          <w:color w:val="000000"/>
          <w:lang w:val="tg-Cyrl-TJ"/>
        </w:rPr>
        <w:t>;</w:t>
      </w:r>
    </w:p>
    <w:p w:rsidR="002C5D43" w:rsidRDefault="002C5D43" w:rsidP="00534073">
      <w:pPr>
        <w:pStyle w:val="ListParagraph"/>
        <w:ind w:left="0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</w:t>
      </w:r>
      <w:r w:rsidRPr="00AF71CA">
        <w:rPr>
          <w:rFonts w:ascii="Times New Roman Tj" w:hAnsi="Times New Roman Tj"/>
          <w:color w:val="000000"/>
        </w:rPr>
        <w:t>воситањои мењнат ва предмети мењнат</w:t>
      </w:r>
      <w:r>
        <w:rPr>
          <w:rFonts w:ascii="Times New Roman Tj" w:hAnsi="Times New Roman Tj"/>
          <w:color w:val="000000"/>
        </w:rPr>
        <w:t>;</w:t>
      </w:r>
    </w:p>
    <w:p w:rsidR="002C5D43" w:rsidRDefault="002C5D43" w:rsidP="00534073">
      <w:pPr>
        <w:pStyle w:val="ListParagraph"/>
        <w:ind w:left="0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</w:t>
      </w:r>
      <w:r w:rsidRPr="00AF71CA">
        <w:rPr>
          <w:rFonts w:ascii="Times New Roman Tj" w:hAnsi="Times New Roman Tj"/>
          <w:color w:val="000000"/>
        </w:rPr>
        <w:t>њосилнокии мењнат, самаранокии истењсолот ва њавасманд будани коргарон</w:t>
      </w:r>
      <w:r>
        <w:rPr>
          <w:rFonts w:ascii="Times New Roman Tj" w:hAnsi="Times New Roman Tj"/>
          <w:color w:val="000000"/>
        </w:rPr>
        <w:t>;</w:t>
      </w:r>
    </w:p>
    <w:p w:rsidR="002C5D43" w:rsidRDefault="002C5D43" w:rsidP="00534073">
      <w:pPr>
        <w:pStyle w:val="ListParagraph"/>
        <w:ind w:left="0"/>
        <w:jc w:val="both"/>
        <w:rPr>
          <w:rFonts w:ascii="Times New Roman Tj" w:hAnsi="Times New Roman Tj"/>
          <w:color w:val="000000"/>
          <w:lang w:val="tg-Cyrl-TJ"/>
        </w:rPr>
      </w:pPr>
      <w:r>
        <w:rPr>
          <w:rFonts w:ascii="Times New Roman Tj" w:hAnsi="Times New Roman Tj"/>
          <w:color w:val="000000"/>
        </w:rPr>
        <w:t xml:space="preserve">$D) </w:t>
      </w:r>
      <w:r w:rsidRPr="00AF71CA">
        <w:rPr>
          <w:rFonts w:ascii="Times New Roman Tj" w:hAnsi="Times New Roman Tj"/>
          <w:color w:val="000000"/>
        </w:rPr>
        <w:t>тањлили як ба яки корхона дар назар дошта мешавад</w:t>
      </w:r>
      <w:r>
        <w:rPr>
          <w:rFonts w:ascii="Times New Roman Tj" w:hAnsi="Times New Roman Tj"/>
          <w:color w:val="000000"/>
        </w:rPr>
        <w:t>;</w:t>
      </w:r>
    </w:p>
    <w:p w:rsidR="002C5D43" w:rsidRPr="00AF71CA" w:rsidRDefault="002C5D43" w:rsidP="00534073">
      <w:pPr>
        <w:pStyle w:val="ListParagraph"/>
        <w:ind w:left="0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$E) </w:t>
      </w:r>
      <w:r w:rsidRPr="00AF71CA">
        <w:rPr>
          <w:rFonts w:ascii="Times New Roman Tj" w:hAnsi="Times New Roman Tj"/>
          <w:color w:val="000000"/>
        </w:rPr>
        <w:t>ом</w:t>
      </w:r>
      <w:r>
        <w:rPr>
          <w:rFonts w:ascii="Cambria" w:hAnsi="Cambria"/>
          <w:color w:val="000000"/>
          <w:lang w:val="tg-Cyrl-TJ"/>
        </w:rPr>
        <w:t>ӯ</w:t>
      </w:r>
      <w:r w:rsidRPr="00AF71CA">
        <w:rPr>
          <w:rFonts w:ascii="Times New Roman Tj" w:hAnsi="Times New Roman Tj"/>
          <w:color w:val="000000"/>
        </w:rPr>
        <w:t>зиши раванди корхонаро дар назар дорад</w:t>
      </w:r>
      <w:r>
        <w:rPr>
          <w:rFonts w:ascii="Times New Roman Tj" w:hAnsi="Times New Roman Tj"/>
          <w:color w:val="000000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79.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Интизоми технологї чи хусусият дорад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риояи даќиќи ќоидањои дохилии низоми мењнатї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иљрои даќиќи њамаи талаботњои техн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AF71CA">
        <w:rPr>
          <w:rFonts w:ascii="Times New Roman Tj" w:hAnsi="Times New Roman Tj"/>
          <w:color w:val="000000"/>
          <w:sz w:val="28"/>
          <w:szCs w:val="28"/>
        </w:rPr>
        <w:t>логияи истифодашаванда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сари ваќт иљро кардани супоришњои истењсолї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кореро дар назар доранд, ки ба саломатии коргар зиён дорад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категорияе мебошад, ки саломатии коргарро нотоб менамояд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80.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Интизоми истењсол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чи хусусият дорад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риояи даќиќи ќоидањои дохилии низоми мењнатї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иљрои даќиќи њамаи талаботњои истифодашаванда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сари ваќт иљро кардани супоришњои корї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кореро дар назар доранд, ки ба саломатии коргар зиён дорад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категорияе мебошад, ки саломатии коргарро хуб менамояд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81.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Шароити мењнат чист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муњити корї, ки бо таљњизотњои истењсолї муља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њазонида шудааст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муњити беруна, ки одамонро дар љараёни истењсолот ињота кардаанд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муњитест, ки дар он љараёни мењнат мегузарад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бо мазмуни мушахаси фаъолияти мењнатї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ва характери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вариантњо 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82.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Омилњои шароити мењнат ин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.?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иљтимої-иќтисодї, психофизиологї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иљтимої-иќтисодї, психофизиологї, эстетикї, санатї- гиг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енї, иљтимої- психологї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иљтимої-иќтисодї, психофизиологї, эстетикї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шахс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ва фардї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вариантњо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83.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Хусусияти омили иљтимої-иќтисодї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ин..?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FE2FE1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FE2FE1">
        <w:rPr>
          <w:rFonts w:ascii="Times New Roman Tj" w:hAnsi="Times New Roman Tj"/>
          <w:color w:val="000000"/>
          <w:sz w:val="28"/>
          <w:szCs w:val="28"/>
          <w:lang w:val="tg-Cyrl-TJ"/>
        </w:rPr>
        <w:t>мазмуни мушах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х</w:t>
      </w:r>
      <w:r w:rsidRPr="00FE2FE1">
        <w:rPr>
          <w:rFonts w:ascii="Times New Roman Tj" w:hAnsi="Times New Roman Tj"/>
          <w:color w:val="000000"/>
          <w:sz w:val="28"/>
          <w:szCs w:val="28"/>
          <w:lang w:val="tg-Cyrl-TJ"/>
        </w:rPr>
        <w:t>аси фаъолияти мењнатї вобастаанд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базаи танзимкунандаи ќонунї ва меъёрї-њуќуќї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муносибатњои байнињамдигарии аъзоёни коолективї мењнатї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шахс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ва фардї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вариантњо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84.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Хусусияти омили психофизиологї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ин..?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базаи танзимкунандаи ќонунї ва меъёрї-њуќуќї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муносибатњои байнињамдигарии аъзоёни ко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AF71CA">
        <w:rPr>
          <w:rFonts w:ascii="Times New Roman Tj" w:hAnsi="Times New Roman Tj"/>
          <w:color w:val="000000"/>
          <w:sz w:val="28"/>
          <w:szCs w:val="28"/>
        </w:rPr>
        <w:t>лектив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бо мазмуни мушах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х</w:t>
      </w:r>
      <w:r w:rsidRPr="00AF71CA">
        <w:rPr>
          <w:rFonts w:ascii="Times New Roman Tj" w:hAnsi="Times New Roman Tj"/>
          <w:color w:val="000000"/>
          <w:sz w:val="28"/>
          <w:szCs w:val="28"/>
        </w:rPr>
        <w:t>аси фаъолияти мењнатї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ва характери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кореро дар назар доранд, ки ба саломатии коргар зиён дорад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категорияе мебошад, ки саломатии коргарро нотоб менамояд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85.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Хусусияти омили с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анитар</w:t>
      </w:r>
      <w:r w:rsidRPr="00AF71CA">
        <w:rPr>
          <w:rFonts w:ascii="Times New Roman Tj" w:hAnsi="Times New Roman Tj"/>
          <w:color w:val="000000"/>
          <w:sz w:val="28"/>
          <w:szCs w:val="28"/>
        </w:rPr>
        <w:t>ї- гиг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color w:val="000000"/>
          <w:sz w:val="28"/>
          <w:szCs w:val="28"/>
        </w:rPr>
        <w:t>енї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ин..?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FE2FE1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FE2FE1">
        <w:rPr>
          <w:rFonts w:ascii="Times New Roman Tj" w:hAnsi="Times New Roman Tj"/>
          <w:color w:val="000000"/>
          <w:sz w:val="28"/>
          <w:szCs w:val="28"/>
          <w:lang w:val="tg-Cyrl-TJ"/>
        </w:rPr>
        <w:t>ташаккулёбии њиссиётњои бадеи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FE2FE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коргарон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муносибатњои байнињамдигарии аъзоёни ко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AF71CA">
        <w:rPr>
          <w:rFonts w:ascii="Times New Roman Tj" w:hAnsi="Times New Roman Tj"/>
          <w:color w:val="000000"/>
          <w:sz w:val="28"/>
          <w:szCs w:val="28"/>
        </w:rPr>
        <w:t>лективи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муњити берунии ист</w:t>
      </w:r>
      <w:r>
        <w:rPr>
          <w:rFonts w:ascii="Times New Roman Tj" w:hAnsi="Times New Roman Tj"/>
          <w:color w:val="000000"/>
          <w:sz w:val="28"/>
          <w:szCs w:val="28"/>
        </w:rPr>
        <w:t>ењсолот ва хизматрасонињоро дар</w:t>
      </w:r>
      <w:r w:rsidRPr="00AF71CA">
        <w:rPr>
          <w:rFonts w:ascii="Times New Roman Tj" w:hAnsi="Times New Roman Tj"/>
          <w:color w:val="000000"/>
          <w:sz w:val="28"/>
          <w:szCs w:val="28"/>
        </w:rPr>
        <w:t>бар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мегирад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омилњои техник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ва ташкил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омилњои иљтимо</w:t>
      </w:r>
      <w:r>
        <w:rPr>
          <w:rFonts w:ascii="Cambria" w:hAnsi="Cambria"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86.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Хусусияти омили эстетикї ба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..?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ташаккулёбии њиссиётњои эстетикї - бадеии коргарон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муносибатњои байнињамдигарии аъзоёни ко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AF71CA">
        <w:rPr>
          <w:rFonts w:ascii="Times New Roman Tj" w:hAnsi="Times New Roman Tj"/>
          <w:color w:val="000000"/>
          <w:sz w:val="28"/>
          <w:szCs w:val="28"/>
        </w:rPr>
        <w:t>лективи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 муњити берунии истењсолотро дар</w:t>
      </w:r>
      <w:r w:rsidRPr="00AF71CA">
        <w:rPr>
          <w:rFonts w:ascii="Times New Roman Tj" w:hAnsi="Times New Roman Tj"/>
          <w:color w:val="000000"/>
          <w:sz w:val="28"/>
          <w:szCs w:val="28"/>
        </w:rPr>
        <w:t>бар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мегирад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 6- категория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7- категория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87.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Хусусиятњои омили иљтимої-психологї чист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 муњити берунии истењсолотро дар</w:t>
      </w:r>
      <w:r w:rsidRPr="00AF71CA">
        <w:rPr>
          <w:rFonts w:ascii="Times New Roman Tj" w:hAnsi="Times New Roman Tj"/>
          <w:color w:val="000000"/>
          <w:sz w:val="28"/>
          <w:szCs w:val="28"/>
        </w:rPr>
        <w:t>бар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мегирад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муносибатњои байнињамдигарии аъзоёни ко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AF71CA">
        <w:rPr>
          <w:rFonts w:ascii="Times New Roman Tj" w:hAnsi="Times New Roman Tj"/>
          <w:color w:val="000000"/>
          <w:sz w:val="28"/>
          <w:szCs w:val="28"/>
        </w:rPr>
        <w:t>лективи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ташаккулёбии њиссиётњои бадеи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коргарон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кореро дар назар доранд, ки ба саломатии коргар зиён дорад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категорияе мебошад, ки саломатии коргарро нотоб менамояд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88.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Зери мафњуми фаъолият чи фањмида мешавад</w:t>
      </w:r>
      <w:r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њаракате</w:t>
      </w:r>
      <w:r w:rsidRPr="00AF71CA">
        <w:rPr>
          <w:rFonts w:ascii="Times New Roman Tj" w:hAnsi="Times New Roman Tj" w:cs="Academy Tojik"/>
          <w:color w:val="000000"/>
          <w:sz w:val="28"/>
          <w:szCs w:val="28"/>
        </w:rPr>
        <w:t xml:space="preserve">, </w:t>
      </w:r>
      <w:r w:rsidRPr="00AF71CA">
        <w:rPr>
          <w:rFonts w:ascii="Times New Roman Tj" w:hAnsi="Times New Roman Tj"/>
          <w:color w:val="000000"/>
          <w:sz w:val="28"/>
          <w:szCs w:val="28"/>
        </w:rPr>
        <w:t>ки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барои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ноил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гаштан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ма</w:t>
      </w:r>
      <w:r w:rsidRPr="00AF71CA">
        <w:rPr>
          <w:rFonts w:ascii="Times New Roman Tj" w:hAnsi="Times New Roman Tj" w:cs="Academy Tojik"/>
          <w:color w:val="000000"/>
          <w:sz w:val="28"/>
          <w:szCs w:val="28"/>
        </w:rPr>
        <w:t>ќ</w:t>
      </w:r>
      <w:r w:rsidRPr="00AF71CA">
        <w:rPr>
          <w:rFonts w:ascii="Times New Roman Tj" w:hAnsi="Times New Roman Tj"/>
          <w:color w:val="000000"/>
          <w:sz w:val="28"/>
          <w:szCs w:val="28"/>
        </w:rPr>
        <w:t>саде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ва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</w:t>
      </w:r>
      <w:r w:rsidRPr="00AF71CA">
        <w:rPr>
          <w:rFonts w:ascii="Times New Roman Tj" w:hAnsi="Times New Roman Tj" w:cs="Academy Tojik"/>
          <w:color w:val="000000"/>
          <w:sz w:val="28"/>
          <w:szCs w:val="28"/>
        </w:rPr>
        <w:t>њ</w:t>
      </w:r>
      <w:r w:rsidRPr="00AF71CA">
        <w:rPr>
          <w:rFonts w:ascii="Times New Roman Tj" w:hAnsi="Times New Roman Tj"/>
          <w:color w:val="000000"/>
          <w:sz w:val="28"/>
          <w:szCs w:val="28"/>
        </w:rPr>
        <w:t>ри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даст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овардани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манфиате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равона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гардидааст</w:t>
      </w:r>
      <w:r>
        <w:rPr>
          <w:rFonts w:ascii="Times New Roman Tj" w:hAnsi="Times New Roman Tj" w:cs="Academy Tojik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 w:cs="Academy Tojik"/>
          <w:color w:val="000000"/>
          <w:sz w:val="28"/>
          <w:szCs w:val="28"/>
        </w:rPr>
        <w:t>дар он шахсоне дида мешавад, ки дар ягон љой кор мекунанд</w:t>
      </w:r>
      <w:r>
        <w:rPr>
          <w:rFonts w:ascii="Times New Roman Tj" w:hAnsi="Times New Roman Tj" w:cs="Academy Tojik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 w:cs="Academy Tojik"/>
          <w:color w:val="000000"/>
          <w:sz w:val="28"/>
          <w:szCs w:val="28"/>
        </w:rPr>
        <w:t>ин фаъолияти маќсадноки инсон буда</w:t>
      </w:r>
      <w:r>
        <w:rPr>
          <w:rFonts w:ascii="Times New Roman Tj" w:hAnsi="Times New Roman Tj" w:cs="Academy Tojik"/>
          <w:color w:val="000000"/>
          <w:sz w:val="28"/>
          <w:szCs w:val="28"/>
          <w:lang w:val="tg-Cyrl-TJ"/>
        </w:rPr>
        <w:t>,</w:t>
      </w:r>
      <w:r w:rsidRPr="00AF71CA">
        <w:rPr>
          <w:rFonts w:ascii="Times New Roman Tj" w:hAnsi="Times New Roman Tj" w:cs="Academy Tojik"/>
          <w:color w:val="000000"/>
          <w:sz w:val="28"/>
          <w:szCs w:val="28"/>
        </w:rPr>
        <w:t xml:space="preserve"> барои ба даст овардани фоида равона шудааст</w:t>
      </w:r>
      <w:r>
        <w:rPr>
          <w:rFonts w:ascii="Times New Roman Tj" w:hAnsi="Times New Roman Tj" w:cs="Academy Tojik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доштани ягон љои кор дар сатњи давлат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мебошад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машѓулияти шахсии њар як фардро дар назар доранд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89.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Мењнати дастї чист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мењнатест, ки ба воситаи даст ё худ асбобњои дастї иљро карда 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мењнатест, ки бо даст иљро карда 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мењнатест, ки коргарони одд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истифода мебаранд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шахсоне мебошанд, ки дар алоњидаг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кор мекунанд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вариантњо 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90.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Мењнати механикї чист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мењнати дастї, мењнати механикї, мењнати мошинї ва мењнати автоматизатсияшуда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F53BC8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F53BC8">
        <w:rPr>
          <w:rFonts w:ascii="Times New Roman Tj" w:hAnsi="Times New Roman Tj"/>
          <w:color w:val="000000"/>
          <w:sz w:val="28"/>
          <w:szCs w:val="28"/>
          <w:lang w:val="tg-Cyrl-TJ"/>
        </w:rPr>
        <w:t>мењнатест, ки ба воситањои механикии мењнат иљро карда мешавад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F53BC8">
        <w:rPr>
          <w:rFonts w:ascii="Times New Roman Tj" w:hAnsi="Times New Roman Tj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F53BC8">
        <w:rPr>
          <w:rFonts w:ascii="Times New Roman Tj" w:hAnsi="Times New Roman Tj"/>
          <w:color w:val="000000"/>
          <w:sz w:val="28"/>
          <w:szCs w:val="28"/>
          <w:lang w:val="tg-Cyrl-TJ"/>
        </w:rPr>
        <w:t>мењнатеро, ки ба офаридани мол ва неъматњои модд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F53BC8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равона шудааст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F53BC8">
        <w:rPr>
          <w:rFonts w:ascii="Times New Roman Tj" w:hAnsi="Times New Roman Tj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F53BC8">
        <w:rPr>
          <w:rFonts w:ascii="Times New Roman Tj" w:hAnsi="Times New Roman Tj"/>
          <w:color w:val="000000"/>
          <w:sz w:val="28"/>
          <w:szCs w:val="28"/>
          <w:lang w:val="tg-Cyrl-TJ"/>
        </w:rPr>
        <w:t>кореро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,</w:t>
      </w:r>
      <w:r w:rsidRPr="00F53BC8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ки њар кас мехоњад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>
        <w:rPr>
          <w:rFonts w:ascii="Cambria" w:hAnsi="Cambria"/>
          <w:color w:val="000000"/>
          <w:sz w:val="28"/>
          <w:szCs w:val="28"/>
          <w:lang w:val="tg-Cyrl-TJ"/>
        </w:rPr>
        <w:t xml:space="preserve">ҷро </w:t>
      </w:r>
      <w:r w:rsidRPr="00F53BC8">
        <w:rPr>
          <w:rFonts w:ascii="Times New Roman Tj" w:hAnsi="Times New Roman Tj"/>
          <w:color w:val="000000"/>
          <w:sz w:val="28"/>
          <w:szCs w:val="28"/>
          <w:lang w:val="tg-Cyrl-TJ"/>
        </w:rPr>
        <w:t>кунад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Pr="00F53BC8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F53BC8">
        <w:rPr>
          <w:rFonts w:ascii="Times New Roman Tj" w:hAnsi="Times New Roman Tj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F53BC8">
        <w:rPr>
          <w:rFonts w:ascii="Times New Roman Tj" w:hAnsi="Times New Roman Tj"/>
          <w:color w:val="000000"/>
          <w:sz w:val="28"/>
          <w:szCs w:val="28"/>
          <w:lang w:val="tg-Cyrl-TJ"/>
        </w:rPr>
        <w:t>коргароне, ки дар ягон љой кор ва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53BC8">
        <w:rPr>
          <w:rFonts w:ascii="Times New Roman Tj" w:hAnsi="Times New Roman Tj"/>
          <w:color w:val="000000"/>
          <w:sz w:val="28"/>
          <w:szCs w:val="28"/>
          <w:lang w:val="tg-Cyrl-TJ"/>
        </w:rPr>
        <w:t>фаъолият мекунанд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91.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Мењнати мошинї чист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мењнате, ки м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AF71CA">
        <w:rPr>
          <w:rFonts w:ascii="Times New Roman Tj" w:hAnsi="Times New Roman Tj"/>
          <w:color w:val="000000"/>
          <w:sz w:val="28"/>
          <w:szCs w:val="28"/>
        </w:rPr>
        <w:t>шина худаш иљро менамояд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мењнате, ки тамоми корро м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AF71CA">
        <w:rPr>
          <w:rFonts w:ascii="Times New Roman Tj" w:hAnsi="Times New Roman Tj"/>
          <w:color w:val="000000"/>
          <w:sz w:val="28"/>
          <w:szCs w:val="28"/>
        </w:rPr>
        <w:t>шина иљро мекунад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мењнате, ки ќисми асосии онро коргар ба воситаи м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AF71CA">
        <w:rPr>
          <w:rFonts w:ascii="Times New Roman Tj" w:hAnsi="Times New Roman Tj"/>
          <w:color w:val="000000"/>
          <w:sz w:val="28"/>
          <w:szCs w:val="28"/>
        </w:rPr>
        <w:t>шина ба анљом мерасонад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 ќисмњо људо намудани коргаронро меноманд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љобаљогузории коргаронро дар љойњои кор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мефањманд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92.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 xml:space="preserve">Мењнати автоматизатсияшуда гуфта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ш</w:t>
      </w:r>
      <w:r w:rsidRPr="00AF71CA">
        <w:rPr>
          <w:rFonts w:ascii="Times New Roman Tj" w:hAnsi="Times New Roman Tj"/>
          <w:color w:val="000000"/>
          <w:sz w:val="28"/>
          <w:szCs w:val="28"/>
        </w:rPr>
        <w:t>умо чиро дарк мекунед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мењнате, ки тамоми корро машина иљро мекунад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мењнате, ки ќисми асосии он пурра бо таљњизотњои автоматикї иљро карда мешавад ва коргар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танњо функсияи танзими идоракуниро анљом медињад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мењнатест, ки бо даст иљро карда намешавад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доштани ягон љои кор дар сатњи давлат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мебошад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машѓулияти шахсии њар як фардро дар назар доранд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93.</w:t>
      </w:r>
    </w:p>
    <w:p w:rsidR="002C5D43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Самаранокии психофизиологии мењнатро ташкил медињад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таъсири овозу садои таљизотњои истењсолиро дар назар доранд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таъсири шароитњои мењнатї ба организми инсон муайян менамояд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таъсири омилњои беруна ба организми инсон дониста 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таќсимоти музди мењнат дар назар дошта 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иљроиши таќсимоти љойњои кориро меноманд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94.</w:t>
      </w:r>
    </w:p>
    <w:p w:rsidR="002C5D43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 xml:space="preserve">Ба шиддатнокии мењнат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кадом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</w:t>
      </w:r>
      <w:r>
        <w:rPr>
          <w:rFonts w:ascii="Times New Roman Tj" w:hAnsi="Times New Roman Tj"/>
          <w:color w:val="000000"/>
          <w:sz w:val="28"/>
          <w:szCs w:val="28"/>
        </w:rPr>
        <w:t>омилњо таъсир мерасонанд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вазнинии кор, шидатнокии кор ва њолати корї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донистани тарз ва усули кор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кўшиши љисмонї, шиддати асаб, дараљаи кор, якоњангии он ва шароитњои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таќсимоти музди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иљроиши </w:t>
      </w:r>
      <w:r>
        <w:rPr>
          <w:rFonts w:ascii="Times New Roman Tj" w:hAnsi="Times New Roman Tj"/>
          <w:color w:val="000000"/>
          <w:sz w:val="28"/>
          <w:szCs w:val="28"/>
        </w:rPr>
        <w:t>таќсимоти љойњои кор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95.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Љойњои корї аз р</w:t>
      </w:r>
      <w:r>
        <w:rPr>
          <w:rFonts w:ascii="Cambria" w:hAnsi="Cambria"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color w:val="000000"/>
          <w:sz w:val="28"/>
          <w:szCs w:val="28"/>
        </w:rPr>
        <w:t>и механизасия кадомњоянд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дастї, мошинї - дастї, механикї, автоматї, дастгоњї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74DAD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74DAD">
        <w:rPr>
          <w:rFonts w:ascii="Times New Roman Tj" w:hAnsi="Times New Roman Tj"/>
          <w:color w:val="000000"/>
          <w:sz w:val="28"/>
          <w:szCs w:val="28"/>
          <w:lang w:val="tg-Cyrl-TJ"/>
        </w:rPr>
        <w:t>мошинї -дастї, механикї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74DAD">
        <w:rPr>
          <w:rFonts w:ascii="Times New Roman Tj" w:hAnsi="Times New Roman Tj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74DAD">
        <w:rPr>
          <w:rFonts w:ascii="Times New Roman Tj" w:hAnsi="Times New Roman Tj"/>
          <w:color w:val="000000"/>
          <w:sz w:val="28"/>
          <w:szCs w:val="28"/>
          <w:lang w:val="tg-Cyrl-TJ"/>
        </w:rPr>
        <w:t>мошинї - дастї, механикї, психологї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74DAD">
        <w:rPr>
          <w:rFonts w:ascii="Times New Roman Tj" w:hAnsi="Times New Roman Tj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74DAD">
        <w:rPr>
          <w:rFonts w:ascii="Times New Roman Tj" w:hAnsi="Times New Roman Tj"/>
          <w:color w:val="000000"/>
          <w:sz w:val="28"/>
          <w:szCs w:val="28"/>
          <w:lang w:val="tg-Cyrl-TJ"/>
        </w:rPr>
        <w:t>мошинї - дастї, механикї, автоматї, психологї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Pr="00022F62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74DAD">
        <w:rPr>
          <w:rFonts w:ascii="Times New Roman Tj" w:hAnsi="Times New Roman Tj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74DAD">
        <w:rPr>
          <w:rFonts w:ascii="Times New Roman Tj" w:hAnsi="Times New Roman Tj"/>
          <w:color w:val="000000"/>
          <w:sz w:val="28"/>
          <w:szCs w:val="28"/>
          <w:lang w:val="tg-Cyrl-TJ"/>
        </w:rPr>
        <w:t>умумї, ягона, касбї- тахассусї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96.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 xml:space="preserve">Кадом омилњои шароити мењнатро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медонед?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4A69C0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4A69C0">
        <w:rPr>
          <w:rFonts w:ascii="Times New Roman Tj" w:hAnsi="Times New Roman Tj"/>
          <w:color w:val="000000"/>
          <w:sz w:val="28"/>
          <w:szCs w:val="28"/>
          <w:lang w:val="tg-Cyrl-TJ"/>
        </w:rPr>
        <w:t>иљтимої - иќтисодї, психофизиологї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4A69C0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4A69C0">
        <w:rPr>
          <w:rFonts w:ascii="Times New Roman Tj" w:hAnsi="Times New Roman Tj"/>
          <w:color w:val="000000"/>
          <w:sz w:val="28"/>
          <w:szCs w:val="28"/>
          <w:lang w:val="tg-Cyrl-TJ"/>
        </w:rPr>
        <w:t>иљтимої - иќтисодї, психофизиологї, санитарї - гиг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4A69C0">
        <w:rPr>
          <w:rFonts w:ascii="Times New Roman Tj" w:hAnsi="Times New Roman Tj"/>
          <w:color w:val="000000"/>
          <w:sz w:val="28"/>
          <w:szCs w:val="28"/>
          <w:lang w:val="tg-Cyrl-TJ"/>
        </w:rPr>
        <w:t>енї, эстетикї, иљтимої - психологї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4A69C0">
        <w:rPr>
          <w:rFonts w:ascii="Times New Roman Tj" w:hAnsi="Times New Roman Tj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4A69C0">
        <w:rPr>
          <w:rFonts w:ascii="Times New Roman Tj" w:hAnsi="Times New Roman Tj"/>
          <w:color w:val="000000"/>
          <w:sz w:val="28"/>
          <w:szCs w:val="28"/>
          <w:lang w:val="tg-Cyrl-TJ"/>
        </w:rPr>
        <w:t>психофизиологї, санитарї - гиг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иенї;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4A69C0">
        <w:rPr>
          <w:rFonts w:ascii="Times New Roman Tj" w:hAnsi="Times New Roman Tj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4A69C0">
        <w:rPr>
          <w:rFonts w:ascii="Times New Roman Tj" w:hAnsi="Times New Roman Tj"/>
          <w:color w:val="000000"/>
          <w:sz w:val="28"/>
          <w:szCs w:val="28"/>
          <w:lang w:val="tg-Cyrl-TJ"/>
        </w:rPr>
        <w:t>иљтимої -иќтисодї, психофизиологї, санитарї - гиг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4A69C0">
        <w:rPr>
          <w:rFonts w:ascii="Times New Roman Tj" w:hAnsi="Times New Roman Tj"/>
          <w:color w:val="000000"/>
          <w:sz w:val="28"/>
          <w:szCs w:val="28"/>
          <w:lang w:val="tg-Cyrl-TJ"/>
        </w:rPr>
        <w:t>енї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умумї, ягона, касбї - тахассусї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97.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Кадом омилњои шароити мењнатро медонед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умумї, функсионалї, ягона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умумї, функсионалї, ќисмї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умумї, функсионалї, касбї – тахассусї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умумї, ќисмї, ягона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Pr="001144FE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1144FE">
        <w:rPr>
          <w:rFonts w:ascii="Times New Roman Tj" w:hAnsi="Times New Roman Tj"/>
          <w:color w:val="000000"/>
          <w:sz w:val="28"/>
          <w:szCs w:val="28"/>
          <w:lang w:val="tg-Cyrl-TJ"/>
        </w:rPr>
        <w:t>њамаи вариантњо нодурустанд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98.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Таќсимоти касбии мењнат чиро дар бар мегирад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ташкили љамъиятии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људокунии фаъолияти коргарони алоњида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соњањои бузургро ба зерсоњањо таќсим кардан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дар дохили њар як гурўњ људо кардани тахассусњои гуногун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њамаи вариантњо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99.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Бехатарии фаъолият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-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ин дидани чорањо оиди чї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.</w:t>
      </w:r>
      <w:r w:rsidRPr="00AF71CA"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баланд бардоштани самаранокии истењсолот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баланд бардоштани сатњи касбнок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паст намудани дараљаи истифодаи таљњизотњо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мусоидат ба интизоми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пешгир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ва ташкили шароити солимии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100.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/>
          <w:sz w:val="28"/>
          <w:szCs w:val="28"/>
        </w:rPr>
        <w:t>Бехатарии фаъолият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чї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мебошад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227026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27026">
        <w:rPr>
          <w:rFonts w:ascii="Times New Roman Tj" w:hAnsi="Times New Roman Tj"/>
          <w:color w:val="000000"/>
          <w:sz w:val="28"/>
          <w:szCs w:val="28"/>
          <w:lang w:val="tg-Cyrl-TJ"/>
        </w:rPr>
        <w:t>тартиби санадњои ќонунгузор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227026">
        <w:rPr>
          <w:rFonts w:ascii="Times New Roman Tj" w:hAnsi="Times New Roman Tj"/>
          <w:color w:val="000000"/>
          <w:sz w:val="28"/>
          <w:szCs w:val="28"/>
          <w:lang w:val="tg-Cyrl-TJ"/>
        </w:rPr>
        <w:t>, воситањо ва чорабинињои иљтимо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227026">
        <w:rPr>
          <w:rFonts w:ascii="Times New Roman Tj" w:hAnsi="Times New Roman Tj"/>
          <w:color w:val="000000"/>
          <w:sz w:val="28"/>
          <w:szCs w:val="28"/>
          <w:lang w:val="tg-Cyrl-TJ"/>
        </w:rPr>
        <w:t>, иќтисод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227026">
        <w:rPr>
          <w:rFonts w:ascii="Times New Roman Tj" w:hAnsi="Times New Roman Tj"/>
          <w:color w:val="000000"/>
          <w:sz w:val="28"/>
          <w:szCs w:val="28"/>
          <w:lang w:val="tg-Cyrl-TJ"/>
        </w:rPr>
        <w:t>, ташкил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227026">
        <w:rPr>
          <w:rFonts w:ascii="Times New Roman Tj" w:hAnsi="Times New Roman Tj"/>
          <w:color w:val="000000"/>
          <w:sz w:val="28"/>
          <w:szCs w:val="28"/>
          <w:lang w:val="tg-Cyrl-TJ"/>
        </w:rPr>
        <w:t>, техник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227026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оиди бехатарии инсон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низомнома ва дастурњои маъмур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 санадњои иттифоќњои ка</w:t>
      </w:r>
      <w:r w:rsidRPr="00AF71CA">
        <w:rPr>
          <w:rFonts w:ascii="Times New Roman Tj" w:hAnsi="Times New Roman Tj"/>
          <w:color w:val="000000"/>
          <w:sz w:val="28"/>
          <w:szCs w:val="28"/>
        </w:rPr>
        <w:t>саба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чорабинињои пешгирии бемор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санадњои идорањои боло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</w:rPr>
        <w:t>101. Муассисаи илм</w:t>
      </w:r>
      <w:r w:rsidRPr="00AF71CA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- </w:t>
      </w:r>
      <w:r w:rsidRPr="00AF71CA">
        <w:rPr>
          <w:rFonts w:ascii="Times New Roman Tj" w:hAnsi="Times New Roman Tj"/>
          <w:color w:val="000000"/>
          <w:sz w:val="28"/>
          <w:szCs w:val="28"/>
        </w:rPr>
        <w:t>тад</w:t>
      </w:r>
      <w:r w:rsidRPr="00AF71CA">
        <w:rPr>
          <w:rFonts w:ascii="Cambria" w:hAnsi="Cambria" w:cs="Cambria"/>
          <w:color w:val="000000"/>
          <w:sz w:val="28"/>
          <w:szCs w:val="28"/>
        </w:rPr>
        <w:t>қ</w:t>
      </w:r>
      <w:r w:rsidRPr="00AF71CA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AF71CA">
        <w:rPr>
          <w:rFonts w:ascii="Cambria" w:hAnsi="Cambria" w:cs="Cambria"/>
          <w:color w:val="000000"/>
          <w:sz w:val="28"/>
          <w:szCs w:val="28"/>
        </w:rPr>
        <w:t>қ</w:t>
      </w:r>
      <w:r w:rsidRPr="00AF71CA">
        <w:rPr>
          <w:rFonts w:ascii="Times New Roman Tj" w:hAnsi="Times New Roman Tj" w:cs="Times New Roman Tj"/>
          <w:color w:val="000000"/>
          <w:sz w:val="28"/>
          <w:szCs w:val="28"/>
        </w:rPr>
        <w:t>от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>ии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та</w:t>
      </w:r>
      <w:r w:rsidRPr="00AF71CA">
        <w:rPr>
          <w:rFonts w:ascii="Cambria" w:hAnsi="Cambria" w:cs="Cambria"/>
          <w:color w:val="000000"/>
          <w:sz w:val="28"/>
          <w:szCs w:val="28"/>
        </w:rPr>
        <w:t>ҳ</w:t>
      </w:r>
      <w:r w:rsidRPr="00AF71CA">
        <w:rPr>
          <w:rFonts w:ascii="Times New Roman Tj" w:hAnsi="Times New Roman Tj" w:cs="Times New Roman Tj"/>
          <w:color w:val="000000"/>
          <w:sz w:val="28"/>
          <w:szCs w:val="28"/>
        </w:rPr>
        <w:t>силоти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AF71CA">
        <w:rPr>
          <w:rFonts w:ascii="Times New Roman Tj" w:hAnsi="Times New Roman Tj" w:cs="Times New Roman Tj"/>
          <w:color w:val="000000"/>
          <w:sz w:val="28"/>
          <w:szCs w:val="28"/>
        </w:rPr>
        <w:t>муттасил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AF71CA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AF71CA">
        <w:rPr>
          <w:rFonts w:ascii="Times New Roman Tj" w:hAnsi="Times New Roman Tj" w:cs="Times New Roman Tj"/>
          <w:color w:val="000000"/>
          <w:sz w:val="28"/>
          <w:szCs w:val="28"/>
        </w:rPr>
        <w:t>СССР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AF71CA">
        <w:rPr>
          <w:rFonts w:ascii="Times New Roman Tj" w:hAnsi="Times New Roman Tj" w:cs="Times New Roman Tj"/>
          <w:color w:val="000000"/>
          <w:sz w:val="28"/>
          <w:szCs w:val="28"/>
        </w:rPr>
        <w:t>кай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AF71CA">
        <w:rPr>
          <w:rFonts w:ascii="Times New Roman Tj" w:hAnsi="Times New Roman Tj" w:cs="Times New Roman Tj"/>
          <w:color w:val="000000"/>
          <w:sz w:val="28"/>
          <w:szCs w:val="28"/>
        </w:rPr>
        <w:t>таъсис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AF71CA">
        <w:rPr>
          <w:rFonts w:ascii="Times New Roman Tj" w:hAnsi="Times New Roman Tj" w:cs="Times New Roman Tj"/>
          <w:color w:val="000000"/>
          <w:sz w:val="28"/>
          <w:szCs w:val="28"/>
        </w:rPr>
        <w:t>дода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AF71CA">
        <w:rPr>
          <w:rFonts w:ascii="Times New Roman Tj" w:hAnsi="Times New Roman Tj" w:cs="Times New Roman Tj"/>
          <w:color w:val="000000"/>
          <w:sz w:val="28"/>
          <w:szCs w:val="28"/>
        </w:rPr>
        <w:t>шуд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tabs>
          <w:tab w:val="left" w:pos="141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соли </w:t>
      </w:r>
      <w:r w:rsidRPr="00AF71CA">
        <w:rPr>
          <w:rFonts w:ascii="Times New Roman Tj" w:hAnsi="Times New Roman Tj"/>
          <w:color w:val="000000"/>
          <w:sz w:val="28"/>
          <w:szCs w:val="28"/>
        </w:rPr>
        <w:t>1970;</w:t>
      </w:r>
      <w:r w:rsidRPr="00AF71CA">
        <w:rPr>
          <w:rFonts w:ascii="Times New Roman Tj" w:hAnsi="Times New Roman Tj"/>
          <w:color w:val="000000"/>
          <w:sz w:val="28"/>
          <w:szCs w:val="28"/>
        </w:rPr>
        <w:tab/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соли </w:t>
      </w:r>
      <w:r w:rsidRPr="00AF71CA">
        <w:rPr>
          <w:rFonts w:ascii="Times New Roman Tj" w:hAnsi="Times New Roman Tj"/>
          <w:color w:val="000000"/>
          <w:sz w:val="28"/>
          <w:szCs w:val="28"/>
        </w:rPr>
        <w:t>1975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соли </w:t>
      </w:r>
      <w:r w:rsidRPr="00AF71CA">
        <w:rPr>
          <w:rFonts w:ascii="Times New Roman Tj" w:hAnsi="Times New Roman Tj"/>
          <w:color w:val="000000"/>
          <w:sz w:val="28"/>
          <w:szCs w:val="28"/>
        </w:rPr>
        <w:t>1980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соли </w:t>
      </w:r>
      <w:r w:rsidRPr="00AF71CA">
        <w:rPr>
          <w:rFonts w:ascii="Times New Roman Tj" w:hAnsi="Times New Roman Tj"/>
          <w:color w:val="000000"/>
          <w:sz w:val="28"/>
          <w:szCs w:val="28"/>
        </w:rPr>
        <w:t>1980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соли </w:t>
      </w:r>
      <w:r w:rsidRPr="00AF71CA">
        <w:rPr>
          <w:rFonts w:ascii="Times New Roman Tj" w:hAnsi="Times New Roman Tj"/>
          <w:color w:val="000000"/>
          <w:sz w:val="28"/>
          <w:szCs w:val="28"/>
        </w:rPr>
        <w:t>1990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102. Кадом санади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ум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урияв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самт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асосии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рушди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силоти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фарогир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ум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ури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муайян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шудаанд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? 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Консепсияи миллии та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силоти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фарогир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барои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дакони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имконияташон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дуд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барои соли 2011 - 2015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$B)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онуни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дар бораи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ифзи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онуни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дар бораи маориф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онуни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дар бораи масъулияти падару модар дар тарбияи фарзанд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онуни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дар бораи танзиму анъана ва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ашну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маросим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@</w:t>
      </w:r>
      <w:r w:rsidRPr="001144FE">
        <w:rPr>
          <w:rFonts w:ascii="Times New Roman Tj" w:hAnsi="Times New Roman Tj"/>
          <w:bCs/>
          <w:sz w:val="28"/>
          <w:szCs w:val="28"/>
          <w:lang w:val="tg-Cyrl-TJ"/>
        </w:rPr>
        <w:t>103.</w:t>
      </w:r>
      <w:r w:rsidRPr="00227026">
        <w:rPr>
          <w:rFonts w:ascii="Times New Roman Tj" w:hAnsi="Times New Roman Tj"/>
          <w:bCs/>
          <w:color w:val="FF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Асос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ифзи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ва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кафолат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давлатии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амалишавии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ум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ур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кадом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санади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муайян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шудаанд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Консепсияи миллии та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силоти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фарогир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барои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акони имконияташон ма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дуд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Т барои соли 2011 - 2015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$B)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онуни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Т дар бораи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ифзи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онуни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Т дар бораи маориф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онуни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Т дар бораи масъулияти падару модар дар тарбияи фарзанд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онуни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Т дар бораи танзиму анъана ва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ашну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маросим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104. Кадом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онуни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Т масъулияти падару модар ва шахсони ивазкунандаи он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оро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таълиму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тарбияи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фарзанд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муайян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мекунад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?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Консепсияи миллии та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силоти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фарогир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барои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дакони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имконияташон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дуд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барои соли 2011 - 2015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$B)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онуни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дар бораи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ифзи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онуни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дар бораи маориф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онуни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дар бораи масъулияти падару модар дар тарбияи фарзанд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онуни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дар бораи танзиму анъана ва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ашну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маросим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105. Консепсияи миллии та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силоти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фарогир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дар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дар чанд давр амал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мегардад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2 давр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3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давр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4 давр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5 давр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6 давр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106. Маф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уми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силоти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фарогир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забони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рус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ч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хел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тар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ума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мешавад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инклюзивное образование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образования взрослых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начально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е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 образовани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е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средн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ее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 образовани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е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ви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с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щии образавани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е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107. 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дак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е, ки падару модараш, падар ё модари тан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ояш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вафот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кардаанд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санадгузор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кадом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маф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ум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ишора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карда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шудааст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ятим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са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ғ</w:t>
      </w:r>
      <w:r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ра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бепарастор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маъюб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бегона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108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даке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нати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ну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сёбии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саломат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бо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ко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иши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устувори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вазифа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организм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аз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бемор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,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аро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ат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иллати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исмон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ва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лон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боиси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дуд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шудани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фаъолияти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аёти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гардидааст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ва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ифзи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тимо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ниёз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дорад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онунгузор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бо кадом маф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ум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ишора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шудааст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ятим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са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ғ</w:t>
      </w:r>
      <w:r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ра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бепарастор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маъюб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бегона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109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Шахсе, ки ба синни 18 нарасидааст дар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онунгузории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То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икистон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бо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кадом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маф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ум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ишора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шудааст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са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ғ</w:t>
      </w:r>
      <w:r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ра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бепарастор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ятим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ноболи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ғ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110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даке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аз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падару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модар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рум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шудааст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ё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волидайнаш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аз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падру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модар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рум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шудаанд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онунгузории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милл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кадом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маф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ум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ишора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шудааст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са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ғ</w:t>
      </w:r>
      <w:r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ра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бепарастор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ятим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ноболи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ғ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111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Агар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ғ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амхор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таълим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тарбия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,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ифзи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ва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манфиат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зиммаи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касе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вогузор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карда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шавад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пас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онунгузории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милл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бо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кадом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маф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ум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нишон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дода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шудааст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намояндаи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онунии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$</w:t>
      </w:r>
      <w:r w:rsidRPr="00582BF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намояндаи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изб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$</w:t>
      </w:r>
      <w:r w:rsidRPr="00582BF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намояндаи бечорагон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намояндаи де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намояндаи 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ол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112.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онуни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«Дар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бораи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ифзи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дак»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кадом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сол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абул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шудааст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$A) соли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2015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$B) соли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2016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$C) соли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2017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$D) соли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2018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$E) соли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2019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113. Дар кадом боби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онуни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“Дар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бораи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ифзи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қҳ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ои 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дак”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маъюб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нишон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дода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шудаанд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?</w:t>
      </w:r>
    </w:p>
    <w:p w:rsidR="002C5D43" w:rsidRDefault="002C5D43" w:rsidP="00D53AB7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боби пан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ум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D53AB7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боби дувум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D53AB7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боби севум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D53AB7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боби якум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Pr="00AF71CA" w:rsidRDefault="002C5D43" w:rsidP="00D53AB7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боби чорум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114.</w:t>
      </w:r>
      <w:r w:rsidRPr="00D53AB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маъюб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кадом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моддаи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онуни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“Дар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бораи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ифзи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маъюб”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нишон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дода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шудаанд</w:t>
      </w:r>
      <w:r w:rsidRPr="00D53AB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моддаи 45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моддаи 46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моддаи 47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моддаи 48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моддаи 49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115. Кафолат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давлат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оид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маш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ғ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улияти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дакони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маъюб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кадом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моддаи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 xml:space="preserve">Қонуни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“Дар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бораи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ифзи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маъюб”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нишон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дода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шудаанд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моддаи 45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моддаи 46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моддаи 47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моддаи 48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моддаи 49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116. Конвенсия “Дар бораи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маъюбон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” кадом сол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абул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шудааст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$A) соли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2006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$B) соли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2007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$C) соли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2008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$D) соли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2009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$E) соли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2010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117. Эъломияи умумии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башар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кадом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сол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абул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шудааст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$A) соли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1948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$B) соли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1949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$C) соли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1950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$D) соли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1951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$E) соли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1952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118. Гапгир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итоаткор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ме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рубон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,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алим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кадом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шахсони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дорои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имконият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дуд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хос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аст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синдроми Даун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аутизм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сактаи майнаи сар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нобино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ношунаво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119. Масъала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таълиму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тарбияи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дакони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маъюб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кадом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боби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онуни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“Дар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бораи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ифзи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тимоии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маъюбон”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дида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баромада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шудаанд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Б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оби 4. Таълими фаъолияти маъюбон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Б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оби 5. Итти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одияи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амъияти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маъюбон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Б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оби 3. Тавонбахшии маъюбон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Б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оби 2. Ташхиси тиббию и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тимо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$E) Б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оби 1. Му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аррароти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умум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120.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ва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дадори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кормандони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хадамоти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тимо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дар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кадом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онун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нишон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дода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шудааст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дар бораи хизматрасонии и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тимо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дар бораи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ифзи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тимоии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маъюбон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дар бораи стандарт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тимо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дар бораи фармоиши и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тимо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дар бораи маориф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>12</w:t>
      </w:r>
      <w:r w:rsidRPr="00AF71CA">
        <w:rPr>
          <w:rFonts w:ascii="Times New Roman Tj" w:hAnsi="Times New Roman Tj"/>
          <w:color w:val="000000"/>
          <w:sz w:val="28"/>
          <w:szCs w:val="28"/>
        </w:rPr>
        <w:t>1.Тар</w:t>
      </w:r>
      <w:r>
        <w:rPr>
          <w:rFonts w:ascii="Cambria" w:hAnsi="Cambria"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умаи 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AF71CA">
        <w:rPr>
          <w:rFonts w:ascii="Times New Roman Tj" w:hAnsi="Times New Roman Tj"/>
          <w:color w:val="000000"/>
          <w:sz w:val="28"/>
          <w:szCs w:val="28"/>
        </w:rPr>
        <w:t xml:space="preserve">слии калимаи «инвалид» </w:t>
      </w:r>
      <w:r w:rsidRPr="00AF71CA">
        <w:rPr>
          <w:rFonts w:ascii="Times New Roman Tj" w:hAnsi="Times New Roman Tj"/>
          <w:color w:val="000000"/>
          <w:sz w:val="28"/>
          <w:szCs w:val="28"/>
          <w:lang w:val="tg-Cyrl-TJ"/>
        </w:rPr>
        <w:t>кадом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color w:val="000000"/>
          <w:sz w:val="28"/>
          <w:szCs w:val="28"/>
        </w:rPr>
        <w:t>суст, бекувват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/>
          <w:sz w:val="28"/>
          <w:szCs w:val="28"/>
        </w:rPr>
        <w:t>нодаркор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color w:val="000000"/>
          <w:sz w:val="28"/>
          <w:szCs w:val="28"/>
        </w:rPr>
        <w:t>заиф, камкувват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color w:val="000000"/>
          <w:sz w:val="28"/>
          <w:szCs w:val="28"/>
        </w:rPr>
        <w:t>бечон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color w:val="000000"/>
          <w:sz w:val="28"/>
          <w:szCs w:val="28"/>
        </w:rPr>
        <w:t>норасида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12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2.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Имр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ӯз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 ба 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о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й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и калимаи инвалид кадом ибораро истифода мебаранд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кудакони дорои имконият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ои ма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дуд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шахсони дорои имконият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ои ма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дуд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шахсони камбизоат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бечорагон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шахси бекор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12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3.ЗПР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ч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и маъно дорад?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заддержка психического развития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закрой паст, разиня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зачем папе резинка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зубы потребуют ремонта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зря маме расказал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124.Як со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аи педагогика, ки таълиму тарбияи 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дакони ну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сони 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л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доштаро меом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зад, ч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ном дорад?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сурдопедагогика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тифлопедагогика;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олигофренопедагогика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д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е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фектология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парапсихология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12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5. Алифбои дактилологиро кадом к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дакон аз худ мекунанд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нобиноён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кама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лон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кару гунг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фала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и пою даст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фала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майнаи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сар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12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6. ДЦП ч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 гуна касал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 аст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детский церебриальный паралич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детский центральный пульс;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детский центр поиска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детский центр прибыли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детский центр реабилитация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12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7. Мутахассиси исло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кунандаи ну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сон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ои нут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и кудакон чи ном дорад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логопед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д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е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фектолог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оратор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окулист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психолог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12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8. Духтури касалихои кудакона ч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 ном дорад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педиатр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хирург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дантист;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окулист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рентгенолог;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12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9. Офиятбахш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, тавонбахш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, бар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арорсоз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 бо забони рус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 чи ном дорад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реабилитация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адаптатция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социализация;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миграция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абилитация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13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0. С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ММ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, ТБ кадом санадхоро барои ба тавсиб расонидан ба давлатхо пешниход мекунанд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му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ш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о</w:t>
      </w:r>
      <w:r>
        <w:rPr>
          <w:rFonts w:ascii="Cambria" w:hAnsi="Cambria"/>
          <w:bCs/>
          <w:color w:val="000000"/>
          <w:sz w:val="28"/>
          <w:szCs w:val="28"/>
          <w:lang w:val="uk-UA"/>
        </w:rPr>
        <w:t>ҳ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ида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о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тавсия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о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муо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да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о ва тавсия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о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конун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о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фармон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о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13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1. П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МПК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 чи маъно дорад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психол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о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го- медико- педагогическая комиссия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педагого- медико- психол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гическая консультация;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передвижная медико-психологическая какбина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первая механизированная передвижная колона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перв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ый механический персональный компьютер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13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2. ВТЭК чи маъно дорад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врачебно-трудовая экспертная комиссия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военно-транспортная экспидиция;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врачебно-таможенная электронная комиссия;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виртуально-трудовая комиссия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Временный трудовой электронный компьютер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13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3. Р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зи байналхал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ии нобиноён кай 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айд карда мешавад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13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ноябр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14 ноябр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15 ноябр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16 ноябр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17 ноябр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13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4. Р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зи байналхал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ии мубориза барои </w:t>
      </w:r>
      <w:r>
        <w:rPr>
          <w:rFonts w:ascii="Cambria" w:hAnsi="Cambria" w:cs="Cambria"/>
          <w:bCs/>
          <w:color w:val="000000"/>
          <w:sz w:val="28"/>
          <w:szCs w:val="28"/>
        </w:rPr>
        <w:t>ҳ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>у</w:t>
      </w:r>
      <w:r>
        <w:rPr>
          <w:rFonts w:ascii="Cambria" w:hAnsi="Cambria" w:cs="Cambria"/>
          <w:bCs/>
          <w:color w:val="000000"/>
          <w:sz w:val="28"/>
          <w:szCs w:val="28"/>
        </w:rPr>
        <w:t>қ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>у</w:t>
      </w:r>
      <w:r>
        <w:rPr>
          <w:rFonts w:ascii="Cambria" w:hAnsi="Cambria" w:cs="Cambria"/>
          <w:bCs/>
          <w:color w:val="000000"/>
          <w:sz w:val="28"/>
          <w:szCs w:val="28"/>
        </w:rPr>
        <w:t>қ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 маъюбон кадом р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з аст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5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май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6 май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7 май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8 май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9 май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13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5. Р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зи байналхал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ии худихтиёрон кай 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ашн гирифта мешавад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5декабр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6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декабр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7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декабр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8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декабр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9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декабр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13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6. Кадом хусусия</w:t>
      </w:r>
      <w:r>
        <w:rPr>
          <w:rFonts w:ascii="Times New Roman Tj" w:hAnsi="Times New Roman Tj"/>
          <w:bCs/>
          <w:color w:val="000000"/>
          <w:sz w:val="28"/>
          <w:szCs w:val="28"/>
        </w:rPr>
        <w:t>ти зерин асоси муайянкунии дара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аи маъюбият аст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>
        <w:rPr>
          <w:rFonts w:ascii="Cambria" w:hAnsi="Cambria"/>
          <w:bCs/>
          <w:color w:val="000000"/>
          <w:sz w:val="28"/>
          <w:szCs w:val="28"/>
          <w:lang w:val="uk-UA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обилияти ме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нат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олати тандуруст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чамшгуруснаг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пурх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р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обилияти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ме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нат</w:t>
      </w:r>
      <w:r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ва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олати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тандуруст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13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7. Мактаб-интернати нобино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ё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н дар тобеъияти кадом вазорат мебошад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вазорати тандуруст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ва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ифзи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и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uk-UA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тимо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вазорати маориф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ва илм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вазорати мехнат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му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ират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ва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шу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ғ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ли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ол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вазорати адлия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вазорати кор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дохила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13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8. Кадом заводхо ба маъюбон хизмат мерасонанд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текстилмаш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ортопедия 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ва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протез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гидроагрегат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точиккабел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фонон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13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9. Мактаб-интернати санатории «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арато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ғ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» дар тобеияти кадом вазорат аст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вазорати тандуруст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ва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ифзи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и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uk-UA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тимо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вазорати маориф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ва илм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вазорати мехнат ва хифзи и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тимоии а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ол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вазорати адлия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вазорати кор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дохил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140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. Маркази миллии тавонбахш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 барои кудакон ва наврасони «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Ч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орбо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ғ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» дар тобеияти кадом вазорат аст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вазорати тандуруст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ї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ва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ифзи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тимо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вазорати маориф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ва илм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вазорати ме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нат ва 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ифзи и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ҷ</w:t>
      </w:r>
      <w:r>
        <w:rPr>
          <w:rFonts w:ascii="Times New Roman Tj" w:hAnsi="Times New Roman Tj"/>
          <w:bCs/>
          <w:color w:val="000000"/>
          <w:sz w:val="28"/>
          <w:szCs w:val="28"/>
        </w:rPr>
        <w:t>тимоии а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ол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вазорати адлия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вазорати кор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дохил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14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1. Дара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аи вазнини 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афомонии а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л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 ба зобони рус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 чи маъно дорад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идиотия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м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бецильность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дебильность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слабоуми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е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дурак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14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2. Дара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аи миёнаи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афомонии акл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 ба забони рус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 чи маъно дорад?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идиотия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м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бецильность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дебильность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слабоуми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е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дурак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14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3. Дара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аи сабук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афомонии а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л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 ба забони рус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 xml:space="preserve"> чи маъно дорад? 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идиотия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инбецильность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дебильность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слабоуми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е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дурак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14</w:t>
      </w:r>
      <w:r w:rsidRPr="00A6795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4.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С</w:t>
      </w:r>
      <w:r w:rsidRPr="00A6795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6795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аи илми педагогика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, </w:t>
      </w:r>
      <w:r w:rsidRPr="00A6795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ки таълиму тарбияи кудакони аз 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ҷ</w:t>
      </w:r>
      <w:r w:rsidRPr="00A6795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и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6795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ати а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қ</w:t>
      </w:r>
      <w:r w:rsidRPr="00A6795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лон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 w:rsidRPr="00A6795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қ</w:t>
      </w:r>
      <w:r w:rsidRPr="00A6795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афомондаро меом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ӯ</w:t>
      </w:r>
      <w:r w:rsidRPr="00A6795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зад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,</w:t>
      </w:r>
      <w:r w:rsidRPr="00A6795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ч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 w:rsidRPr="00A6795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ном дорад?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сурдопедагогика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олиг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френопедагогика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тифлопедагогика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дефектология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парапсихология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145. Барои гирифтани нафа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аи ме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нат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аз р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и маъюб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чанд намуд 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у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ҷҷ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ат лозиманд?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10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9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8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$D) 7;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$E) 6;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146. 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у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ҷҷ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ат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ои лозимиро барои таъмини нафа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 аз руйи маъюб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ба к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дом ма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омоти ма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л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л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ии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окимияти давлат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супоридан лозим аст?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шуъбаи 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ифзи и</w:t>
      </w:r>
      <w:r>
        <w:rPr>
          <w:rFonts w:ascii="Cambria" w:hAnsi="Cambria"/>
          <w:bCs/>
          <w:color w:val="000000"/>
          <w:sz w:val="28"/>
          <w:szCs w:val="28"/>
          <w:lang w:val="uk-UA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тимо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и а</w:t>
      </w:r>
      <w:r>
        <w:rPr>
          <w:rFonts w:ascii="Cambria" w:hAnsi="Cambria"/>
          <w:bCs/>
          <w:color w:val="000000"/>
          <w:sz w:val="28"/>
          <w:szCs w:val="28"/>
          <w:lang w:val="uk-UA"/>
        </w:rPr>
        <w:t>ҳ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ол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ї;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шуъбаи тандуруст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шуъбаи маориф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шуъбаи кор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ои дохил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шуъбаи адлия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147. Корманди и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тимо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ангоми ташриф овардан ба оилаи дорои шахси маъюбдошта кадом намуди кор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оро и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ро менамояд?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кор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ои бевосита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кор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ои бавосита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кор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ои бевосита ва бавосита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кор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фа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мондади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ҳӣ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кор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ташви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от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148. Корманди и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тимо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бо гуру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и падару модарони кудакони имконияташон ма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дуд кадом намуди кор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оро и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ро мекунад?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кор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ои бевосита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кор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ои бавосита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кор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ои бевосита ва бавосита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кор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фа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мондади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ҳӣ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кор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ташви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от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149. Зиёдшавии шабакаи момодоя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,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вохури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ои байни волидон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ташкили гуру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ои худмададгор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,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ташкили клуб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 аз руйи шав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у 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авас барои чи мусоидат менамоянд?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рушди муошират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бар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аро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р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созии салом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т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дара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аи коргузор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рушди худого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восита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AF71CA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кор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@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150. Кори як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оя дар 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айати тим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,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мубодилаи та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рибаи пеш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адам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,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истифодаи нашрия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 ва навор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 барои бартараф намудани мушкилоти оила ч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мебошанд?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$</w:t>
      </w:r>
      <w:r w:rsidRPr="00A6795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захира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ои кори и</w:t>
      </w:r>
      <w:r>
        <w:rPr>
          <w:rFonts w:ascii="Cambria" w:hAnsi="Cambria"/>
          <w:bCs/>
          <w:color w:val="000000"/>
          <w:sz w:val="28"/>
          <w:szCs w:val="28"/>
          <w:lang w:val="uk-UA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uk-UA"/>
        </w:rPr>
        <w:t>тимо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ї;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$</w:t>
      </w:r>
      <w:r w:rsidRPr="00A6795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) </w:t>
      </w:r>
      <w:r w:rsidRPr="00A6795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омил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6795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ои кори и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ҷ</w:t>
      </w:r>
      <w:r w:rsidRPr="00A6795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тимо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принсип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ои кори и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тимо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усул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ои кори и</w:t>
      </w:r>
      <w:r>
        <w:rPr>
          <w:rFonts w:ascii="Cambria" w:hAnsi="Cambria"/>
          <w:bCs/>
          <w:color w:val="000000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/>
          <w:sz w:val="28"/>
          <w:szCs w:val="28"/>
        </w:rPr>
        <w:t>тимо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ї</w:t>
      </w:r>
      <w:bookmarkStart w:id="0" w:name="_GoBack"/>
      <w:bookmarkEnd w:id="0"/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2C5D43" w:rsidRDefault="002C5D43" w:rsidP="00534073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воситаи кор</w:t>
      </w:r>
      <w:r w:rsidRPr="00AF71CA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; </w:t>
      </w:r>
    </w:p>
    <w:p w:rsidR="002C5D43" w:rsidRPr="00AF71CA" w:rsidRDefault="002C5D43" w:rsidP="00534073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</w:p>
    <w:sectPr w:rsidR="002C5D43" w:rsidRPr="00AF71CA" w:rsidSect="00FD1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D43" w:rsidRDefault="002C5D43" w:rsidP="00ED2C9E">
      <w:pPr>
        <w:spacing w:after="0" w:line="240" w:lineRule="auto"/>
      </w:pPr>
      <w:r>
        <w:separator/>
      </w:r>
    </w:p>
  </w:endnote>
  <w:endnote w:type="continuationSeparator" w:id="0">
    <w:p w:rsidR="002C5D43" w:rsidRDefault="002C5D43" w:rsidP="00ED2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ajik 1.0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Gulim">
    <w:altName w:val="Ўѕ?¬Ч?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-Tojik">
    <w:altName w:val="Times New Roman"/>
    <w:panose1 w:val="00000000000000000000"/>
    <w:charset w:val="00"/>
    <w:family w:val="auto"/>
    <w:pitch w:val="variable"/>
    <w:sig w:usb0="00000207" w:usb1="00000000" w:usb2="00000000" w:usb3="00000000" w:csb0="00000097" w:csb1="00000000"/>
  </w:font>
  <w:font w:name="Academy Toji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D43" w:rsidRDefault="002C5D43" w:rsidP="00ED2C9E">
      <w:pPr>
        <w:spacing w:after="0" w:line="240" w:lineRule="auto"/>
      </w:pPr>
      <w:r>
        <w:separator/>
      </w:r>
    </w:p>
  </w:footnote>
  <w:footnote w:type="continuationSeparator" w:id="0">
    <w:p w:rsidR="002C5D43" w:rsidRDefault="002C5D43" w:rsidP="00ED2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B4ACD"/>
    <w:multiLevelType w:val="hybridMultilevel"/>
    <w:tmpl w:val="A2EEED22"/>
    <w:lvl w:ilvl="0" w:tplc="04190001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72B142C"/>
    <w:multiLevelType w:val="hybridMultilevel"/>
    <w:tmpl w:val="29B42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8C260C"/>
    <w:multiLevelType w:val="multilevel"/>
    <w:tmpl w:val="99E2D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>
    <w:nsid w:val="50092494"/>
    <w:multiLevelType w:val="hybridMultilevel"/>
    <w:tmpl w:val="6B5E52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5932BF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716801E0"/>
    <w:multiLevelType w:val="hybridMultilevel"/>
    <w:tmpl w:val="2794CB0A"/>
    <w:lvl w:ilvl="0" w:tplc="04190001">
      <w:start w:val="1"/>
      <w:numFmt w:val="bullet"/>
      <w:lvlText w:val=""/>
      <w:lvlJc w:val="left"/>
      <w:pPr>
        <w:ind w:left="79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24766A4"/>
    <w:multiLevelType w:val="hybridMultilevel"/>
    <w:tmpl w:val="CECAC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5A043F6"/>
    <w:multiLevelType w:val="hybridMultilevel"/>
    <w:tmpl w:val="D230F9C4"/>
    <w:lvl w:ilvl="0" w:tplc="04190001">
      <w:start w:val="1"/>
      <w:numFmt w:val="bullet"/>
      <w:lvlText w:val=""/>
      <w:lvlJc w:val="left"/>
      <w:pPr>
        <w:tabs>
          <w:tab w:val="num" w:pos="1432"/>
        </w:tabs>
        <w:ind w:left="1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hint="default"/>
      </w:rPr>
    </w:lvl>
  </w:abstractNum>
  <w:abstractNum w:abstractNumId="8">
    <w:nsid w:val="7E427500"/>
    <w:multiLevelType w:val="hybridMultilevel"/>
    <w:tmpl w:val="DF44ECB2"/>
    <w:lvl w:ilvl="0" w:tplc="FFFFFFFF">
      <w:start w:val="1"/>
      <w:numFmt w:val="decimal"/>
      <w:lvlText w:val="%1."/>
      <w:lvlJc w:val="left"/>
      <w:pPr>
        <w:tabs>
          <w:tab w:val="num" w:pos="1425"/>
        </w:tabs>
        <w:ind w:left="1425" w:hanging="435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1350"/>
    <w:rsid w:val="00003E6D"/>
    <w:rsid w:val="00022F62"/>
    <w:rsid w:val="00041E82"/>
    <w:rsid w:val="000C6014"/>
    <w:rsid w:val="000E6D8A"/>
    <w:rsid w:val="000F0EE1"/>
    <w:rsid w:val="000F417B"/>
    <w:rsid w:val="000F54EA"/>
    <w:rsid w:val="001144FE"/>
    <w:rsid w:val="0011563F"/>
    <w:rsid w:val="001274E0"/>
    <w:rsid w:val="00131170"/>
    <w:rsid w:val="00156DCC"/>
    <w:rsid w:val="0016281D"/>
    <w:rsid w:val="00174DAD"/>
    <w:rsid w:val="00180A25"/>
    <w:rsid w:val="00194608"/>
    <w:rsid w:val="001A787A"/>
    <w:rsid w:val="001C69D4"/>
    <w:rsid w:val="001D0D69"/>
    <w:rsid w:val="00227026"/>
    <w:rsid w:val="00261474"/>
    <w:rsid w:val="00280930"/>
    <w:rsid w:val="002B2565"/>
    <w:rsid w:val="002B6E8A"/>
    <w:rsid w:val="002C5D43"/>
    <w:rsid w:val="00324A28"/>
    <w:rsid w:val="00326346"/>
    <w:rsid w:val="00332BCD"/>
    <w:rsid w:val="003A05F7"/>
    <w:rsid w:val="003E5417"/>
    <w:rsid w:val="00426C35"/>
    <w:rsid w:val="004A69C0"/>
    <w:rsid w:val="004C2E38"/>
    <w:rsid w:val="004C6916"/>
    <w:rsid w:val="004F467A"/>
    <w:rsid w:val="004F5D5A"/>
    <w:rsid w:val="00504785"/>
    <w:rsid w:val="005061CA"/>
    <w:rsid w:val="0053393A"/>
    <w:rsid w:val="00534073"/>
    <w:rsid w:val="0054163B"/>
    <w:rsid w:val="005500F4"/>
    <w:rsid w:val="00582BFA"/>
    <w:rsid w:val="005C3CE7"/>
    <w:rsid w:val="00605E29"/>
    <w:rsid w:val="00633D2F"/>
    <w:rsid w:val="00655297"/>
    <w:rsid w:val="00682528"/>
    <w:rsid w:val="006B4701"/>
    <w:rsid w:val="0070381D"/>
    <w:rsid w:val="00711CFC"/>
    <w:rsid w:val="00747AFC"/>
    <w:rsid w:val="007D3D15"/>
    <w:rsid w:val="007D7FE0"/>
    <w:rsid w:val="007E7BAA"/>
    <w:rsid w:val="00871350"/>
    <w:rsid w:val="008769BB"/>
    <w:rsid w:val="008B57EA"/>
    <w:rsid w:val="00912A51"/>
    <w:rsid w:val="0097148D"/>
    <w:rsid w:val="009C4703"/>
    <w:rsid w:val="009D169B"/>
    <w:rsid w:val="009D36B4"/>
    <w:rsid w:val="009D6663"/>
    <w:rsid w:val="009F593D"/>
    <w:rsid w:val="00A02C42"/>
    <w:rsid w:val="00A05C73"/>
    <w:rsid w:val="00A15837"/>
    <w:rsid w:val="00A32F4C"/>
    <w:rsid w:val="00A33C7F"/>
    <w:rsid w:val="00A3491E"/>
    <w:rsid w:val="00A57F81"/>
    <w:rsid w:val="00A6795D"/>
    <w:rsid w:val="00A92DBF"/>
    <w:rsid w:val="00AC42A2"/>
    <w:rsid w:val="00AF5E55"/>
    <w:rsid w:val="00AF71CA"/>
    <w:rsid w:val="00B50874"/>
    <w:rsid w:val="00B54A7E"/>
    <w:rsid w:val="00BC2105"/>
    <w:rsid w:val="00BF17B8"/>
    <w:rsid w:val="00C04E82"/>
    <w:rsid w:val="00C1013D"/>
    <w:rsid w:val="00C20364"/>
    <w:rsid w:val="00C33A7B"/>
    <w:rsid w:val="00C67304"/>
    <w:rsid w:val="00CB61FC"/>
    <w:rsid w:val="00CF320F"/>
    <w:rsid w:val="00CF748B"/>
    <w:rsid w:val="00D10D75"/>
    <w:rsid w:val="00D53AB7"/>
    <w:rsid w:val="00D71309"/>
    <w:rsid w:val="00D74D6E"/>
    <w:rsid w:val="00DB5A0E"/>
    <w:rsid w:val="00DD7555"/>
    <w:rsid w:val="00DE33C4"/>
    <w:rsid w:val="00E3031F"/>
    <w:rsid w:val="00E4574D"/>
    <w:rsid w:val="00E54917"/>
    <w:rsid w:val="00ED2C9E"/>
    <w:rsid w:val="00F11458"/>
    <w:rsid w:val="00F315BB"/>
    <w:rsid w:val="00F37925"/>
    <w:rsid w:val="00F53BC8"/>
    <w:rsid w:val="00F8145D"/>
    <w:rsid w:val="00FA2800"/>
    <w:rsid w:val="00FA6794"/>
    <w:rsid w:val="00FB17C3"/>
    <w:rsid w:val="00FD1E82"/>
    <w:rsid w:val="00FE2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macro" w:locked="1" w:semiHidden="0" w:uiPriority="0" w:unhideWhenUsed="0"/>
    <w:lsdException w:name="List Bullet" w:locked="1" w:semiHidden="0" w:uiPriority="0" w:unhideWhenUsed="0"/>
    <w:lsdException w:name="List Number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Body Text Indent" w:locked="1" w:semiHidden="0" w:uiPriority="0" w:unhideWhenUsed="0"/>
    <w:lsdException w:name="List Continue 3" w:locked="1" w:semiHidden="0" w:uiPriority="0" w:unhideWhenUsed="0"/>
    <w:lsdException w:name="List Continue 4" w:locked="1" w:semiHidden="0" w:uiPriority="0" w:unhideWhenUsed="0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C9E"/>
    <w:pPr>
      <w:spacing w:after="200" w:line="276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169B"/>
    <w:pPr>
      <w:keepNext/>
      <w:spacing w:after="0" w:line="340" w:lineRule="exact"/>
      <w:ind w:firstLine="720"/>
      <w:jc w:val="center"/>
      <w:outlineLvl w:val="0"/>
    </w:pPr>
    <w:rPr>
      <w:rFonts w:ascii="Times New Roman Tj" w:hAnsi="Times New Roman Tj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D169B"/>
    <w:rPr>
      <w:rFonts w:ascii="Times New Roman Tj" w:hAnsi="Times New Roman Tj" w:cs="Times New Roman"/>
      <w:sz w:val="28"/>
    </w:rPr>
  </w:style>
  <w:style w:type="paragraph" w:styleId="FootnoteText">
    <w:name w:val="footnote text"/>
    <w:basedOn w:val="Normal"/>
    <w:link w:val="FootnoteTextChar"/>
    <w:uiPriority w:val="99"/>
    <w:rsid w:val="00ED2C9E"/>
    <w:pPr>
      <w:spacing w:after="0" w:line="240" w:lineRule="auto"/>
    </w:pPr>
    <w:rPr>
      <w:rFonts w:ascii="Cambria" w:hAnsi="Cambria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D2C9E"/>
    <w:rPr>
      <w:rFonts w:ascii="Cambria" w:hAnsi="Cambria" w:cs="Times New Roman"/>
      <w:lang w:val="en-US" w:eastAsia="en-US"/>
    </w:rPr>
  </w:style>
  <w:style w:type="character" w:styleId="FootnoteReference">
    <w:name w:val="footnote reference"/>
    <w:basedOn w:val="DefaultParagraphFont"/>
    <w:uiPriority w:val="99"/>
    <w:rsid w:val="00ED2C9E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rsid w:val="00ED2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D2C9E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A05C73"/>
    <w:pPr>
      <w:tabs>
        <w:tab w:val="left" w:pos="2310"/>
      </w:tabs>
      <w:spacing w:after="0" w:line="360" w:lineRule="auto"/>
      <w:ind w:firstLine="708"/>
      <w:jc w:val="both"/>
    </w:pPr>
    <w:rPr>
      <w:rFonts w:ascii="Times New Roman Tj" w:hAnsi="Times New Roman Tj" w:cs="Times New Roman Tajik 1.0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05C73"/>
    <w:rPr>
      <w:rFonts w:ascii="Times New Roman Tj" w:hAnsi="Times New Roman Tj" w:cs="Times New Roman Tajik 1.0"/>
      <w:sz w:val="26"/>
      <w:szCs w:val="26"/>
    </w:rPr>
  </w:style>
  <w:style w:type="paragraph" w:styleId="ListParagraph">
    <w:name w:val="List Paragraph"/>
    <w:basedOn w:val="Normal"/>
    <w:uiPriority w:val="99"/>
    <w:qFormat/>
    <w:rsid w:val="00A05C73"/>
    <w:pPr>
      <w:spacing w:after="0" w:line="240" w:lineRule="auto"/>
      <w:ind w:left="720"/>
      <w:contextualSpacing/>
    </w:pPr>
    <w:rPr>
      <w:rFonts w:ascii="Times New Roman Tajik 1.0" w:hAnsi="Times New Roman Tajik 1.0" w:cs="Times New Roman Tajik 1.0"/>
      <w:sz w:val="28"/>
      <w:szCs w:val="28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003E6D"/>
    <w:rPr>
      <w:rFonts w:cs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003E6D"/>
    <w:pPr>
      <w:widowControl w:val="0"/>
      <w:shd w:val="clear" w:color="auto" w:fill="FFFFFF"/>
      <w:spacing w:after="60" w:line="240" w:lineRule="atLeast"/>
      <w:ind w:hanging="300"/>
    </w:pPr>
    <w:rPr>
      <w:rFonts w:ascii="Times New Roman" w:hAnsi="Times New Roman"/>
      <w:sz w:val="29"/>
      <w:szCs w:val="29"/>
    </w:rPr>
  </w:style>
  <w:style w:type="character" w:customStyle="1" w:styleId="2Gulim">
    <w:name w:val="Сноска (2) + Gulim"/>
    <w:aliases w:val="6,5 pt"/>
    <w:basedOn w:val="DefaultParagraphFont"/>
    <w:uiPriority w:val="99"/>
    <w:rsid w:val="00003E6D"/>
    <w:rPr>
      <w:rFonts w:ascii="Gulim" w:eastAsia="Gulim" w:hAnsi="Gulim" w:cs="Gulim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003E6D"/>
    <w:rPr>
      <w:rFonts w:cs="Times New Roman"/>
      <w:sz w:val="31"/>
      <w:szCs w:val="31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003E6D"/>
    <w:pPr>
      <w:widowControl w:val="0"/>
      <w:shd w:val="clear" w:color="auto" w:fill="FFFFFF"/>
      <w:spacing w:before="480" w:after="480" w:line="240" w:lineRule="atLeast"/>
      <w:ind w:hanging="400"/>
      <w:jc w:val="both"/>
    </w:pPr>
    <w:rPr>
      <w:rFonts w:ascii="Times New Roman" w:hAnsi="Times New Roman"/>
      <w:sz w:val="31"/>
      <w:szCs w:val="31"/>
    </w:rPr>
  </w:style>
  <w:style w:type="character" w:customStyle="1" w:styleId="2">
    <w:name w:val="Сноска (2)_"/>
    <w:basedOn w:val="DefaultParagraphFont"/>
    <w:link w:val="20"/>
    <w:uiPriority w:val="99"/>
    <w:locked/>
    <w:rsid w:val="00003E6D"/>
    <w:rPr>
      <w:rFonts w:ascii="Calibri" w:eastAsia="Times New Roman" w:hAnsi="Calibri" w:cs="Calibri"/>
      <w:sz w:val="17"/>
      <w:szCs w:val="17"/>
      <w:shd w:val="clear" w:color="auto" w:fill="FFFFFF"/>
    </w:rPr>
  </w:style>
  <w:style w:type="paragraph" w:customStyle="1" w:styleId="20">
    <w:name w:val="Сноска (2)"/>
    <w:basedOn w:val="Normal"/>
    <w:link w:val="2"/>
    <w:uiPriority w:val="99"/>
    <w:rsid w:val="00003E6D"/>
    <w:pPr>
      <w:widowControl w:val="0"/>
      <w:shd w:val="clear" w:color="auto" w:fill="FFFFFF"/>
      <w:spacing w:after="0" w:line="240" w:lineRule="atLeast"/>
    </w:pPr>
    <w:rPr>
      <w:rFonts w:cs="Calibri"/>
      <w:sz w:val="17"/>
      <w:szCs w:val="17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003E6D"/>
    <w:rPr>
      <w:rFonts w:cs="Times New Roman"/>
      <w:sz w:val="32"/>
      <w:szCs w:val="32"/>
      <w:shd w:val="clear" w:color="auto" w:fill="FFFFFF"/>
    </w:rPr>
  </w:style>
  <w:style w:type="paragraph" w:customStyle="1" w:styleId="40">
    <w:name w:val="Основной текст (4)"/>
    <w:basedOn w:val="Normal"/>
    <w:link w:val="4"/>
    <w:uiPriority w:val="99"/>
    <w:rsid w:val="00003E6D"/>
    <w:pPr>
      <w:widowControl w:val="0"/>
      <w:shd w:val="clear" w:color="auto" w:fill="FFFFFF"/>
      <w:spacing w:before="180" w:after="180" w:line="547" w:lineRule="exact"/>
      <w:jc w:val="both"/>
    </w:pPr>
    <w:rPr>
      <w:rFonts w:ascii="Times New Roman" w:hAnsi="Times New Roman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9D169B"/>
    <w:pPr>
      <w:spacing w:after="0" w:line="240" w:lineRule="auto"/>
      <w:ind w:firstLine="567"/>
      <w:jc w:val="center"/>
    </w:pPr>
    <w:rPr>
      <w:rFonts w:ascii="A-Tojik" w:hAnsi="A-Tojik"/>
      <w:sz w:val="28"/>
      <w:szCs w:val="20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9D169B"/>
    <w:rPr>
      <w:rFonts w:ascii="A-Tojik" w:hAnsi="A-Tojik" w:cs="Times New Roman"/>
      <w:sz w:val="28"/>
      <w:lang w:val="en-US"/>
    </w:rPr>
  </w:style>
  <w:style w:type="paragraph" w:styleId="EndnoteText">
    <w:name w:val="endnote text"/>
    <w:basedOn w:val="Normal"/>
    <w:link w:val="EndnoteTextChar"/>
    <w:uiPriority w:val="99"/>
    <w:rsid w:val="009D169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9D169B"/>
    <w:rPr>
      <w:rFonts w:cs="Times New Roman"/>
    </w:rPr>
  </w:style>
  <w:style w:type="character" w:styleId="EndnoteReference">
    <w:name w:val="endnote reference"/>
    <w:basedOn w:val="DefaultParagraphFont"/>
    <w:uiPriority w:val="99"/>
    <w:rsid w:val="009D169B"/>
    <w:rPr>
      <w:rFonts w:cs="Times New Roman"/>
      <w:vertAlign w:val="superscript"/>
    </w:rPr>
  </w:style>
  <w:style w:type="paragraph" w:styleId="NoSpacing">
    <w:name w:val="No Spacing"/>
    <w:uiPriority w:val="99"/>
    <w:qFormat/>
    <w:rsid w:val="00FB17C3"/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263</TotalTime>
  <Pages>16</Pages>
  <Words>5959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Маъруф</dc:creator>
  <cp:keywords/>
  <dc:description/>
  <cp:lastModifiedBy>oper05_101</cp:lastModifiedBy>
  <cp:revision>17</cp:revision>
  <dcterms:created xsi:type="dcterms:W3CDTF">2020-12-02T04:08:00Z</dcterms:created>
  <dcterms:modified xsi:type="dcterms:W3CDTF">2024-04-16T10:13:00Z</dcterms:modified>
</cp:coreProperties>
</file>